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D56" w:rsidRDefault="005D1D56" w:rsidP="00C605C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一）</w:t>
      </w:r>
    </w:p>
    <w:tbl>
      <w:tblPr>
        <w:tblW w:w="102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3"/>
        <w:gridCol w:w="575"/>
        <w:gridCol w:w="3393"/>
        <w:gridCol w:w="580"/>
        <w:gridCol w:w="575"/>
        <w:gridCol w:w="1530"/>
        <w:gridCol w:w="953"/>
        <w:gridCol w:w="1148"/>
        <w:gridCol w:w="763"/>
      </w:tblGrid>
      <w:tr w:rsidR="005D1D56" w:rsidRPr="00E804F5" w:rsidTr="00696F15">
        <w:trPr>
          <w:trHeight w:val="690"/>
        </w:trPr>
        <w:tc>
          <w:tcPr>
            <w:tcW w:w="76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39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580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53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14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763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5D1D56" w:rsidRPr="00E804F5" w:rsidTr="00696F15">
        <w:trPr>
          <w:trHeight w:val="1038"/>
        </w:trPr>
        <w:tc>
          <w:tcPr>
            <w:tcW w:w="763" w:type="dxa"/>
            <w:vMerge w:val="restart"/>
            <w:vAlign w:val="center"/>
          </w:tcPr>
          <w:p w:rsidR="005D1D56" w:rsidRPr="00E760B3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760B3">
              <w:rPr>
                <w:rFonts w:ascii="宋体" w:eastAsia="宋体" w:hAnsi="宋体" w:hint="eastAsia"/>
                <w:sz w:val="21"/>
                <w:szCs w:val="21"/>
              </w:rPr>
              <w:t>体</w:t>
            </w:r>
            <w:r w:rsidRPr="00E760B3">
              <w:rPr>
                <w:rFonts w:ascii="宋体" w:eastAsia="宋体" w:hAnsi="宋体"/>
                <w:sz w:val="21"/>
                <w:szCs w:val="21"/>
              </w:rPr>
              <w:t>12</w:t>
            </w:r>
          </w:p>
        </w:tc>
        <w:tc>
          <w:tcPr>
            <w:tcW w:w="575" w:type="dxa"/>
            <w:vMerge w:val="restart"/>
            <w:vAlign w:val="center"/>
          </w:tcPr>
          <w:p w:rsidR="005D1D56" w:rsidRPr="00E760B3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760B3">
              <w:rPr>
                <w:rFonts w:ascii="宋体" w:eastAsia="宋体" w:hAnsi="宋体" w:hint="eastAsia"/>
                <w:sz w:val="21"/>
                <w:szCs w:val="21"/>
              </w:rPr>
              <w:t>八</w:t>
            </w:r>
          </w:p>
        </w:tc>
        <w:tc>
          <w:tcPr>
            <w:tcW w:w="339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804F5">
              <w:rPr>
                <w:rFonts w:ascii="宋体" w:eastAsia="宋体" w:hAnsi="宋体" w:hint="eastAsia"/>
                <w:sz w:val="21"/>
                <w:szCs w:val="21"/>
              </w:rPr>
              <w:t>体育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管理学</w:t>
            </w:r>
          </w:p>
        </w:tc>
        <w:tc>
          <w:tcPr>
            <w:tcW w:w="580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 w:val="restart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级体教专业四年选修课应修</w:t>
            </w:r>
            <w:r w:rsidRPr="00E804F5">
              <w:rPr>
                <w:sz w:val="18"/>
                <w:szCs w:val="18"/>
              </w:rPr>
              <w:t>24</w:t>
            </w:r>
            <w:r w:rsidRPr="00E804F5">
              <w:rPr>
                <w:rFonts w:hint="eastAsia"/>
                <w:sz w:val="18"/>
                <w:szCs w:val="18"/>
              </w:rPr>
              <w:t>学分通识选修课另应修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3" w:type="dxa"/>
            <w:vMerge w:val="restart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D1D56" w:rsidRPr="00E804F5" w:rsidTr="00696F15">
        <w:trPr>
          <w:trHeight w:val="746"/>
        </w:trPr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7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39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软式排球</w:t>
            </w:r>
          </w:p>
        </w:tc>
        <w:tc>
          <w:tcPr>
            <w:tcW w:w="580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</w:t>
            </w:r>
            <w:r w:rsidRPr="00E804F5">
              <w:rPr>
                <w:sz w:val="21"/>
                <w:szCs w:val="21"/>
              </w:rPr>
              <w:t>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696F15">
        <w:trPr>
          <w:trHeight w:val="479"/>
        </w:trPr>
        <w:tc>
          <w:tcPr>
            <w:tcW w:w="763" w:type="dxa"/>
            <w:vMerge w:val="restart"/>
            <w:vAlign w:val="center"/>
          </w:tcPr>
          <w:p w:rsidR="005D1D56" w:rsidRPr="00E27478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27478">
              <w:rPr>
                <w:rFonts w:ascii="宋体" w:eastAsia="宋体" w:hAnsi="宋体" w:hint="eastAsia"/>
                <w:sz w:val="21"/>
                <w:szCs w:val="21"/>
              </w:rPr>
              <w:t>体</w:t>
            </w:r>
            <w:r w:rsidRPr="00E27478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75" w:type="dxa"/>
            <w:vMerge w:val="restart"/>
            <w:vAlign w:val="center"/>
          </w:tcPr>
          <w:p w:rsidR="005D1D56" w:rsidRPr="00E27478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27478"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39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体育统计学</w:t>
            </w:r>
          </w:p>
        </w:tc>
        <w:tc>
          <w:tcPr>
            <w:tcW w:w="580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 w:val="restart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级体教专业四年选修课应修</w:t>
            </w:r>
            <w:r w:rsidRPr="00E804F5">
              <w:rPr>
                <w:sz w:val="18"/>
                <w:szCs w:val="18"/>
              </w:rPr>
              <w:t>24</w:t>
            </w:r>
            <w:r w:rsidRPr="00E804F5">
              <w:rPr>
                <w:rFonts w:hint="eastAsia"/>
                <w:sz w:val="18"/>
                <w:szCs w:val="18"/>
              </w:rPr>
              <w:t>学分通识选修课另应修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3" w:type="dxa"/>
            <w:vMerge w:val="restart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696F15">
        <w:trPr>
          <w:trHeight w:val="480"/>
        </w:trPr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少儿趣味田径运动</w:t>
            </w:r>
          </w:p>
        </w:tc>
        <w:tc>
          <w:tcPr>
            <w:tcW w:w="580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696F15">
        <w:trPr>
          <w:trHeight w:val="480"/>
        </w:trPr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运动训练学</w:t>
            </w:r>
          </w:p>
        </w:tc>
        <w:tc>
          <w:tcPr>
            <w:tcW w:w="580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696F15">
        <w:trPr>
          <w:trHeight w:val="480"/>
        </w:trPr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运动人体机能实验学</w:t>
            </w:r>
          </w:p>
        </w:tc>
        <w:tc>
          <w:tcPr>
            <w:tcW w:w="580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696F15">
        <w:trPr>
          <w:trHeight w:val="480"/>
        </w:trPr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散打</w:t>
            </w:r>
          </w:p>
        </w:tc>
        <w:tc>
          <w:tcPr>
            <w:tcW w:w="580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696F15">
        <w:trPr>
          <w:trHeight w:val="480"/>
        </w:trPr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跆拳道</w:t>
            </w:r>
          </w:p>
        </w:tc>
        <w:tc>
          <w:tcPr>
            <w:tcW w:w="580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696F15">
        <w:trPr>
          <w:trHeight w:val="480"/>
        </w:trPr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体育舞蹈</w:t>
            </w:r>
          </w:p>
        </w:tc>
        <w:tc>
          <w:tcPr>
            <w:tcW w:w="580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696F15">
        <w:trPr>
          <w:trHeight w:val="479"/>
        </w:trPr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3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啦啦操</w:t>
            </w:r>
          </w:p>
        </w:tc>
        <w:tc>
          <w:tcPr>
            <w:tcW w:w="580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696F15">
        <w:trPr>
          <w:trHeight w:val="480"/>
        </w:trPr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3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申论写作（通识课）</w:t>
            </w:r>
          </w:p>
        </w:tc>
        <w:tc>
          <w:tcPr>
            <w:tcW w:w="580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696F15">
        <w:trPr>
          <w:trHeight w:val="480"/>
        </w:trPr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3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大学生就业指导（通识课）</w:t>
            </w:r>
          </w:p>
        </w:tc>
        <w:tc>
          <w:tcPr>
            <w:tcW w:w="580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5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30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696F15">
        <w:trPr>
          <w:trHeight w:val="480"/>
        </w:trPr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3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教育学（通识课）</w:t>
            </w:r>
          </w:p>
        </w:tc>
        <w:tc>
          <w:tcPr>
            <w:tcW w:w="580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4(1-9)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696F15">
        <w:trPr>
          <w:trHeight w:val="480"/>
        </w:trPr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3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动感瑜伽（通识课）</w:t>
            </w:r>
          </w:p>
        </w:tc>
        <w:tc>
          <w:tcPr>
            <w:tcW w:w="580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5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30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696F15">
        <w:trPr>
          <w:trHeight w:val="480"/>
        </w:trPr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3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Access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数据库及应用（通识课）</w:t>
            </w:r>
          </w:p>
        </w:tc>
        <w:tc>
          <w:tcPr>
            <w:tcW w:w="580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5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30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696F15">
        <w:trPr>
          <w:trHeight w:val="480"/>
        </w:trPr>
        <w:tc>
          <w:tcPr>
            <w:tcW w:w="763" w:type="dxa"/>
            <w:vMerge w:val="restart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  <w:p w:rsidR="005D1D56" w:rsidRPr="00E760B3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760B3">
              <w:rPr>
                <w:rFonts w:ascii="宋体" w:eastAsia="宋体" w:hAnsi="宋体" w:hint="eastAsia"/>
                <w:sz w:val="21"/>
                <w:szCs w:val="21"/>
              </w:rPr>
              <w:t>体</w:t>
            </w:r>
            <w:r w:rsidRPr="00E760B3">
              <w:rPr>
                <w:rFonts w:ascii="宋体" w:eastAsia="宋体" w:hAnsi="宋体"/>
                <w:sz w:val="21"/>
                <w:szCs w:val="21"/>
              </w:rPr>
              <w:t>14</w:t>
            </w:r>
          </w:p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 w:val="restart"/>
            <w:vAlign w:val="center"/>
          </w:tcPr>
          <w:p w:rsidR="005D1D56" w:rsidRPr="00E760B3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760B3"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393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80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 w:val="restart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14</w:t>
            </w:r>
            <w:r w:rsidRPr="00E804F5">
              <w:rPr>
                <w:rFonts w:hint="eastAsia"/>
                <w:sz w:val="18"/>
                <w:szCs w:val="18"/>
              </w:rPr>
              <w:t>级体教专业四年选修课应修</w:t>
            </w:r>
            <w:r w:rsidRPr="00E804F5">
              <w:rPr>
                <w:sz w:val="18"/>
                <w:szCs w:val="18"/>
              </w:rPr>
              <w:t>24</w:t>
            </w:r>
            <w:r w:rsidRPr="00E804F5">
              <w:rPr>
                <w:rFonts w:hint="eastAsia"/>
                <w:sz w:val="18"/>
                <w:szCs w:val="18"/>
              </w:rPr>
              <w:t>学分通识选修课另应修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3" w:type="dxa"/>
            <w:vMerge w:val="restart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696F15">
        <w:trPr>
          <w:trHeight w:val="480"/>
        </w:trPr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3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80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696F15">
        <w:trPr>
          <w:trHeight w:val="479"/>
        </w:trPr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3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80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696F15">
        <w:trPr>
          <w:trHeight w:val="480"/>
        </w:trPr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3" w:type="dxa"/>
            <w:vAlign w:val="center"/>
          </w:tcPr>
          <w:p w:rsidR="005D1D56" w:rsidRPr="00CD20F8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D20F8">
              <w:rPr>
                <w:rFonts w:ascii="宋体" w:eastAsia="宋体" w:hAnsi="宋体" w:hint="eastAsia"/>
                <w:sz w:val="21"/>
                <w:szCs w:val="21"/>
              </w:rPr>
              <w:t>文献检索与管理（通识课）</w:t>
            </w:r>
          </w:p>
        </w:tc>
        <w:tc>
          <w:tcPr>
            <w:tcW w:w="580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18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</w:t>
            </w:r>
          </w:p>
        </w:tc>
        <w:tc>
          <w:tcPr>
            <w:tcW w:w="1530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696F15">
        <w:trPr>
          <w:trHeight w:val="480"/>
        </w:trPr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3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580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696F15">
        <w:trPr>
          <w:trHeight w:val="480"/>
        </w:trPr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3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80" w:type="dxa"/>
            <w:vAlign w:val="center"/>
          </w:tcPr>
          <w:p w:rsidR="005D1D56" w:rsidRPr="002E499A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696F15">
        <w:trPr>
          <w:trHeight w:val="480"/>
        </w:trPr>
        <w:tc>
          <w:tcPr>
            <w:tcW w:w="763" w:type="dxa"/>
            <w:vMerge w:val="restart"/>
            <w:vAlign w:val="center"/>
          </w:tcPr>
          <w:p w:rsidR="005D1D56" w:rsidRPr="003D2DFA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体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</w:p>
        </w:tc>
        <w:tc>
          <w:tcPr>
            <w:tcW w:w="575" w:type="dxa"/>
            <w:vMerge w:val="restart"/>
            <w:vAlign w:val="center"/>
          </w:tcPr>
          <w:p w:rsidR="005D1D56" w:rsidRPr="003D2DFA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393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580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 w:val="restart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15</w:t>
            </w:r>
            <w:r w:rsidRPr="00E804F5">
              <w:rPr>
                <w:rFonts w:hint="eastAsia"/>
                <w:sz w:val="18"/>
                <w:szCs w:val="18"/>
              </w:rPr>
              <w:t>级体教专业四年选修课应修</w:t>
            </w:r>
            <w:r w:rsidRPr="00E804F5">
              <w:rPr>
                <w:sz w:val="18"/>
                <w:szCs w:val="18"/>
              </w:rPr>
              <w:t>24</w:t>
            </w:r>
            <w:r w:rsidRPr="00E804F5">
              <w:rPr>
                <w:rFonts w:hint="eastAsia"/>
                <w:sz w:val="18"/>
                <w:szCs w:val="18"/>
              </w:rPr>
              <w:t>学分通识选修课另应修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3" w:type="dxa"/>
            <w:vMerge w:val="restart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696F15">
        <w:trPr>
          <w:trHeight w:val="480"/>
        </w:trPr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3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奥林匹克运动（通识课）</w:t>
            </w:r>
          </w:p>
        </w:tc>
        <w:tc>
          <w:tcPr>
            <w:tcW w:w="580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5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30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696F15">
        <w:trPr>
          <w:trHeight w:val="480"/>
        </w:trPr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3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580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696F15">
        <w:trPr>
          <w:trHeight w:val="480"/>
        </w:trPr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3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580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5D1D56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</w:tbl>
    <w:p w:rsidR="005D1D56" w:rsidRPr="00B94F25" w:rsidRDefault="005D1D56" w:rsidP="00CE3188">
      <w:pPr>
        <w:rPr>
          <w:sz w:val="28"/>
          <w:szCs w:val="28"/>
        </w:rPr>
      </w:pPr>
    </w:p>
    <w:p w:rsidR="005D1D56" w:rsidRDefault="005D1D56" w:rsidP="00CE3188">
      <w:pPr>
        <w:rPr>
          <w:sz w:val="28"/>
          <w:szCs w:val="28"/>
        </w:rPr>
      </w:pPr>
    </w:p>
    <w:p w:rsidR="005D1D56" w:rsidRDefault="005D1D56" w:rsidP="00CE318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二）</w:t>
      </w:r>
      <w:r>
        <w:rPr>
          <w:sz w:val="28"/>
          <w:szCs w:val="28"/>
        </w:rPr>
        <w:t xml:space="preserve"> </w:t>
      </w:r>
    </w:p>
    <w:tbl>
      <w:tblPr>
        <w:tblW w:w="991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2"/>
        <w:gridCol w:w="553"/>
        <w:gridCol w:w="3276"/>
        <w:gridCol w:w="562"/>
        <w:gridCol w:w="555"/>
        <w:gridCol w:w="1473"/>
        <w:gridCol w:w="918"/>
        <w:gridCol w:w="1106"/>
        <w:gridCol w:w="739"/>
      </w:tblGrid>
      <w:tr w:rsidR="005D1D56" w:rsidRPr="00E804F5" w:rsidTr="00ED5F7B">
        <w:trPr>
          <w:trHeight w:val="688"/>
        </w:trPr>
        <w:tc>
          <w:tcPr>
            <w:tcW w:w="732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53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276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562" w:type="dxa"/>
            <w:vAlign w:val="center"/>
          </w:tcPr>
          <w:p w:rsidR="005D1D56" w:rsidRPr="00E804F5" w:rsidRDefault="005D1D56" w:rsidP="005D1D56">
            <w:pPr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55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473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918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106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739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5D1D56" w:rsidRPr="00E804F5" w:rsidTr="00ED5F7B">
        <w:trPr>
          <w:trHeight w:val="2205"/>
        </w:trPr>
        <w:tc>
          <w:tcPr>
            <w:tcW w:w="732" w:type="dxa"/>
            <w:vAlign w:val="center"/>
          </w:tcPr>
          <w:p w:rsidR="005D1D56" w:rsidRPr="00744977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4977">
              <w:rPr>
                <w:rFonts w:ascii="宋体" w:eastAsia="宋体" w:hAnsi="宋体" w:hint="eastAsia"/>
                <w:sz w:val="21"/>
                <w:szCs w:val="21"/>
              </w:rPr>
              <w:t>运</w:t>
            </w:r>
            <w:r w:rsidRPr="00744977">
              <w:rPr>
                <w:rFonts w:ascii="宋体" w:eastAsia="宋体" w:hAnsi="宋体"/>
                <w:sz w:val="21"/>
                <w:szCs w:val="21"/>
              </w:rPr>
              <w:t>12</w:t>
            </w:r>
          </w:p>
        </w:tc>
        <w:tc>
          <w:tcPr>
            <w:tcW w:w="553" w:type="dxa"/>
            <w:vAlign w:val="center"/>
          </w:tcPr>
          <w:p w:rsidR="005D1D56" w:rsidRPr="00744977" w:rsidRDefault="005D1D56" w:rsidP="000613E5">
            <w:pPr>
              <w:rPr>
                <w:rFonts w:ascii="宋体" w:eastAsia="宋体" w:hAnsi="宋体"/>
                <w:sz w:val="21"/>
                <w:szCs w:val="21"/>
              </w:rPr>
            </w:pPr>
            <w:r w:rsidRPr="00744977">
              <w:rPr>
                <w:rFonts w:ascii="宋体" w:eastAsia="宋体" w:hAnsi="宋体" w:hint="eastAsia"/>
                <w:sz w:val="21"/>
                <w:szCs w:val="21"/>
              </w:rPr>
              <w:t>八</w:t>
            </w:r>
          </w:p>
        </w:tc>
        <w:tc>
          <w:tcPr>
            <w:tcW w:w="3276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体育舞蹈</w:t>
            </w:r>
          </w:p>
        </w:tc>
        <w:tc>
          <w:tcPr>
            <w:tcW w:w="56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</w:t>
            </w:r>
            <w:r w:rsidRPr="00E804F5">
              <w:rPr>
                <w:sz w:val="21"/>
                <w:szCs w:val="21"/>
              </w:rPr>
              <w:t>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级运动训练专业四年应修</w:t>
            </w:r>
            <w:r w:rsidRPr="00E804F5">
              <w:rPr>
                <w:sz w:val="18"/>
                <w:szCs w:val="18"/>
              </w:rPr>
              <w:t>24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3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D1D56" w:rsidRPr="00E804F5" w:rsidTr="00ED5F7B">
        <w:trPr>
          <w:trHeight w:val="479"/>
        </w:trPr>
        <w:tc>
          <w:tcPr>
            <w:tcW w:w="732" w:type="dxa"/>
            <w:vMerge w:val="restart"/>
            <w:vAlign w:val="center"/>
          </w:tcPr>
          <w:p w:rsidR="005D1D56" w:rsidRPr="00C93A1C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93A1C">
              <w:rPr>
                <w:rFonts w:ascii="宋体" w:eastAsia="宋体" w:hAnsi="宋体" w:hint="eastAsia"/>
                <w:sz w:val="21"/>
                <w:szCs w:val="21"/>
              </w:rPr>
              <w:t>运</w:t>
            </w:r>
            <w:r w:rsidRPr="00C93A1C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53" w:type="dxa"/>
            <w:vMerge w:val="restart"/>
            <w:vAlign w:val="center"/>
          </w:tcPr>
          <w:p w:rsidR="005D1D56" w:rsidRPr="00C93A1C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93A1C"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276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2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804F5">
              <w:rPr>
                <w:rFonts w:ascii="宋体" w:eastAsia="宋体" w:hAnsi="宋体" w:hint="eastAsia"/>
                <w:sz w:val="21"/>
                <w:szCs w:val="21"/>
              </w:rPr>
              <w:t>运动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心理学（限选课）</w:t>
            </w:r>
          </w:p>
        </w:tc>
        <w:tc>
          <w:tcPr>
            <w:tcW w:w="56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6" w:type="dxa"/>
            <w:vMerge w:val="restart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级运动训练专业四年应修</w:t>
            </w:r>
            <w:r w:rsidRPr="00E804F5">
              <w:rPr>
                <w:sz w:val="18"/>
                <w:szCs w:val="18"/>
              </w:rPr>
              <w:t>24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39" w:type="dxa"/>
            <w:vMerge w:val="restart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D1D56" w:rsidRPr="00E804F5" w:rsidTr="00ED5F7B">
        <w:trPr>
          <w:trHeight w:val="479"/>
        </w:trPr>
        <w:tc>
          <w:tcPr>
            <w:tcW w:w="73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76" w:type="dxa"/>
            <w:vAlign w:val="center"/>
          </w:tcPr>
          <w:p w:rsidR="005D1D56" w:rsidRPr="00E804F5" w:rsidRDefault="005D1D56" w:rsidP="005D1D56">
            <w:pPr>
              <w:ind w:left="31680" w:hangingChars="150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教练员与运动选材（限选课）</w:t>
            </w:r>
          </w:p>
        </w:tc>
        <w:tc>
          <w:tcPr>
            <w:tcW w:w="56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479"/>
        </w:trPr>
        <w:tc>
          <w:tcPr>
            <w:tcW w:w="73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76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羽毛球</w:t>
            </w:r>
          </w:p>
        </w:tc>
        <w:tc>
          <w:tcPr>
            <w:tcW w:w="56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479"/>
        </w:trPr>
        <w:tc>
          <w:tcPr>
            <w:tcW w:w="73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76" w:type="dxa"/>
            <w:vAlign w:val="center"/>
          </w:tcPr>
          <w:p w:rsidR="005D1D56" w:rsidRPr="00E804F5" w:rsidRDefault="005D1D56" w:rsidP="00831779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 xml:space="preserve">    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运动机能监控与评价</w:t>
            </w:r>
          </w:p>
        </w:tc>
        <w:tc>
          <w:tcPr>
            <w:tcW w:w="56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479"/>
        </w:trPr>
        <w:tc>
          <w:tcPr>
            <w:tcW w:w="73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地掷球</w:t>
            </w:r>
          </w:p>
        </w:tc>
        <w:tc>
          <w:tcPr>
            <w:tcW w:w="56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479"/>
        </w:trPr>
        <w:tc>
          <w:tcPr>
            <w:tcW w:w="73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运动营养学</w:t>
            </w:r>
          </w:p>
        </w:tc>
        <w:tc>
          <w:tcPr>
            <w:tcW w:w="56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479"/>
        </w:trPr>
        <w:tc>
          <w:tcPr>
            <w:tcW w:w="73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学校卫生学</w:t>
            </w:r>
          </w:p>
        </w:tc>
        <w:tc>
          <w:tcPr>
            <w:tcW w:w="56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479"/>
        </w:trPr>
        <w:tc>
          <w:tcPr>
            <w:tcW w:w="73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体育测量与评价</w:t>
            </w:r>
          </w:p>
        </w:tc>
        <w:tc>
          <w:tcPr>
            <w:tcW w:w="56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479"/>
        </w:trPr>
        <w:tc>
          <w:tcPr>
            <w:tcW w:w="73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76" w:type="dxa"/>
            <w:vAlign w:val="center"/>
          </w:tcPr>
          <w:p w:rsidR="005D1D56" w:rsidRDefault="005D1D56" w:rsidP="00FA3ABF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申论写作（通识课）</w:t>
            </w:r>
          </w:p>
        </w:tc>
        <w:tc>
          <w:tcPr>
            <w:tcW w:w="562" w:type="dxa"/>
            <w:vAlign w:val="center"/>
          </w:tcPr>
          <w:p w:rsidR="005D1D56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5D1D56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5D1D56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479"/>
        </w:trPr>
        <w:tc>
          <w:tcPr>
            <w:tcW w:w="73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76" w:type="dxa"/>
            <w:vAlign w:val="center"/>
          </w:tcPr>
          <w:p w:rsidR="005D1D56" w:rsidRDefault="005D1D56" w:rsidP="00FA3ABF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大学生就业指导（通识课）</w:t>
            </w:r>
          </w:p>
        </w:tc>
        <w:tc>
          <w:tcPr>
            <w:tcW w:w="562" w:type="dxa"/>
            <w:vAlign w:val="center"/>
          </w:tcPr>
          <w:p w:rsidR="005D1D56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55" w:type="dxa"/>
            <w:vAlign w:val="center"/>
          </w:tcPr>
          <w:p w:rsidR="005D1D56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73" w:type="dxa"/>
            <w:vAlign w:val="center"/>
          </w:tcPr>
          <w:p w:rsidR="005D1D56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479"/>
        </w:trPr>
        <w:tc>
          <w:tcPr>
            <w:tcW w:w="73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76" w:type="dxa"/>
            <w:vAlign w:val="center"/>
          </w:tcPr>
          <w:p w:rsidR="005D1D56" w:rsidRDefault="005D1D56" w:rsidP="00FA3ABF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教育学（通识课）</w:t>
            </w:r>
          </w:p>
        </w:tc>
        <w:tc>
          <w:tcPr>
            <w:tcW w:w="562" w:type="dxa"/>
            <w:vAlign w:val="center"/>
          </w:tcPr>
          <w:p w:rsidR="005D1D56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5D1D56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5D1D56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4(1-9)</w:t>
            </w:r>
          </w:p>
        </w:tc>
        <w:tc>
          <w:tcPr>
            <w:tcW w:w="91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479"/>
        </w:trPr>
        <w:tc>
          <w:tcPr>
            <w:tcW w:w="73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76" w:type="dxa"/>
            <w:vAlign w:val="center"/>
          </w:tcPr>
          <w:p w:rsidR="005D1D56" w:rsidRDefault="005D1D56" w:rsidP="00FA3ABF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动感瑜伽（通识课）</w:t>
            </w:r>
          </w:p>
        </w:tc>
        <w:tc>
          <w:tcPr>
            <w:tcW w:w="562" w:type="dxa"/>
            <w:vAlign w:val="center"/>
          </w:tcPr>
          <w:p w:rsidR="005D1D56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55" w:type="dxa"/>
            <w:vAlign w:val="center"/>
          </w:tcPr>
          <w:p w:rsidR="005D1D56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73" w:type="dxa"/>
            <w:vAlign w:val="center"/>
          </w:tcPr>
          <w:p w:rsidR="005D1D56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479"/>
        </w:trPr>
        <w:tc>
          <w:tcPr>
            <w:tcW w:w="73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76" w:type="dxa"/>
            <w:vAlign w:val="center"/>
          </w:tcPr>
          <w:p w:rsidR="005D1D56" w:rsidRDefault="005D1D56" w:rsidP="00FA3ABF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Access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数据库及应用（通识课）</w:t>
            </w:r>
          </w:p>
        </w:tc>
        <w:tc>
          <w:tcPr>
            <w:tcW w:w="562" w:type="dxa"/>
            <w:vAlign w:val="center"/>
          </w:tcPr>
          <w:p w:rsidR="005D1D56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55" w:type="dxa"/>
            <w:vAlign w:val="center"/>
          </w:tcPr>
          <w:p w:rsidR="005D1D56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73" w:type="dxa"/>
            <w:vAlign w:val="center"/>
          </w:tcPr>
          <w:p w:rsidR="005D1D56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479"/>
        </w:trPr>
        <w:tc>
          <w:tcPr>
            <w:tcW w:w="732" w:type="dxa"/>
            <w:vMerge w:val="restart"/>
            <w:vAlign w:val="center"/>
          </w:tcPr>
          <w:p w:rsidR="005D1D56" w:rsidRPr="00CF6B6C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6B6C">
              <w:rPr>
                <w:rFonts w:ascii="宋体" w:eastAsia="宋体" w:hAnsi="宋体" w:hint="eastAsia"/>
                <w:sz w:val="21"/>
                <w:szCs w:val="21"/>
              </w:rPr>
              <w:t>运</w:t>
            </w:r>
            <w:r w:rsidRPr="00CF6B6C">
              <w:rPr>
                <w:rFonts w:ascii="宋体" w:eastAsia="宋体" w:hAnsi="宋体"/>
                <w:sz w:val="21"/>
                <w:szCs w:val="21"/>
              </w:rPr>
              <w:t>14</w:t>
            </w:r>
          </w:p>
        </w:tc>
        <w:tc>
          <w:tcPr>
            <w:tcW w:w="553" w:type="dxa"/>
            <w:vMerge w:val="restart"/>
            <w:vAlign w:val="center"/>
          </w:tcPr>
          <w:p w:rsidR="005D1D56" w:rsidRPr="00CF6B6C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6B6C"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27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62" w:type="dxa"/>
            <w:vAlign w:val="center"/>
          </w:tcPr>
          <w:p w:rsidR="005D1D56" w:rsidRPr="00E804F5" w:rsidRDefault="005D1D56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5D1D56" w:rsidRPr="00E804F5" w:rsidRDefault="005D1D56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5D1D56" w:rsidRPr="00E804F5" w:rsidRDefault="005D1D56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5D1D56" w:rsidRDefault="005D1D56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06" w:type="dxa"/>
            <w:vMerge w:val="restart"/>
            <w:vAlign w:val="center"/>
          </w:tcPr>
          <w:p w:rsidR="005D1D56" w:rsidRPr="00E804F5" w:rsidRDefault="005D1D56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14</w:t>
            </w:r>
            <w:r w:rsidRPr="00E804F5">
              <w:rPr>
                <w:rFonts w:hint="eastAsia"/>
                <w:sz w:val="18"/>
                <w:szCs w:val="18"/>
              </w:rPr>
              <w:t>级运动训练专业四年应修</w:t>
            </w:r>
            <w:r w:rsidRPr="00E804F5">
              <w:rPr>
                <w:sz w:val="18"/>
                <w:szCs w:val="18"/>
              </w:rPr>
              <w:t>24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39" w:type="dxa"/>
            <w:vMerge w:val="restart"/>
            <w:vAlign w:val="center"/>
          </w:tcPr>
          <w:p w:rsidR="005D1D56" w:rsidRPr="00E804F5" w:rsidRDefault="005D1D56" w:rsidP="000B4538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D1D56" w:rsidRPr="00E804F5" w:rsidTr="00ED5F7B">
        <w:trPr>
          <w:trHeight w:val="479"/>
        </w:trPr>
        <w:tc>
          <w:tcPr>
            <w:tcW w:w="73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7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62" w:type="dxa"/>
            <w:vAlign w:val="center"/>
          </w:tcPr>
          <w:p w:rsidR="005D1D56" w:rsidRPr="00E804F5" w:rsidRDefault="005D1D56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5D1D56" w:rsidRPr="00E804F5" w:rsidRDefault="005D1D56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5D1D56" w:rsidRPr="00E804F5" w:rsidRDefault="005D1D56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5D1D56" w:rsidRDefault="005D1D56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479"/>
        </w:trPr>
        <w:tc>
          <w:tcPr>
            <w:tcW w:w="73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7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62" w:type="dxa"/>
            <w:vAlign w:val="center"/>
          </w:tcPr>
          <w:p w:rsidR="005D1D56" w:rsidRPr="00E804F5" w:rsidRDefault="005D1D56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5D1D56" w:rsidRPr="00E804F5" w:rsidRDefault="005D1D56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5D1D56" w:rsidRPr="00E804F5" w:rsidRDefault="005D1D56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5D1D56" w:rsidRDefault="005D1D56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479"/>
        </w:trPr>
        <w:tc>
          <w:tcPr>
            <w:tcW w:w="73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7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D20F8">
              <w:rPr>
                <w:rFonts w:ascii="宋体" w:eastAsia="宋体" w:hAnsi="宋体" w:hint="eastAsia"/>
                <w:sz w:val="21"/>
                <w:szCs w:val="21"/>
              </w:rPr>
              <w:t>文献检索与管理（通识课）</w:t>
            </w:r>
          </w:p>
        </w:tc>
        <w:tc>
          <w:tcPr>
            <w:tcW w:w="562" w:type="dxa"/>
            <w:vAlign w:val="center"/>
          </w:tcPr>
          <w:p w:rsidR="005D1D56" w:rsidRPr="00E804F5" w:rsidRDefault="005D1D56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18</w:t>
            </w:r>
          </w:p>
        </w:tc>
        <w:tc>
          <w:tcPr>
            <w:tcW w:w="555" w:type="dxa"/>
            <w:vAlign w:val="center"/>
          </w:tcPr>
          <w:p w:rsidR="005D1D56" w:rsidRPr="00E804F5" w:rsidRDefault="005D1D56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</w:t>
            </w:r>
          </w:p>
        </w:tc>
        <w:tc>
          <w:tcPr>
            <w:tcW w:w="1473" w:type="dxa"/>
            <w:vAlign w:val="center"/>
          </w:tcPr>
          <w:p w:rsidR="005D1D56" w:rsidRPr="00E804F5" w:rsidRDefault="005D1D56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5D1D56" w:rsidRDefault="005D1D56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479"/>
        </w:trPr>
        <w:tc>
          <w:tcPr>
            <w:tcW w:w="73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7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562" w:type="dxa"/>
            <w:vAlign w:val="center"/>
          </w:tcPr>
          <w:p w:rsidR="005D1D56" w:rsidRPr="00E804F5" w:rsidRDefault="005D1D56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5D1D56" w:rsidRPr="00E804F5" w:rsidRDefault="005D1D56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5D1D56" w:rsidRPr="00E804F5" w:rsidRDefault="005D1D56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5D1D56" w:rsidRDefault="005D1D56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479"/>
        </w:trPr>
        <w:tc>
          <w:tcPr>
            <w:tcW w:w="73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7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62" w:type="dxa"/>
            <w:vAlign w:val="center"/>
          </w:tcPr>
          <w:p w:rsidR="005D1D56" w:rsidRPr="00E804F5" w:rsidRDefault="005D1D56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5D1D56" w:rsidRPr="00E804F5" w:rsidRDefault="005D1D56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5D1D56" w:rsidRPr="00E804F5" w:rsidRDefault="005D1D56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5D1D56" w:rsidRDefault="005D1D56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479"/>
        </w:trPr>
        <w:tc>
          <w:tcPr>
            <w:tcW w:w="732" w:type="dxa"/>
            <w:vMerge w:val="restart"/>
            <w:vAlign w:val="center"/>
          </w:tcPr>
          <w:p w:rsidR="005D1D56" w:rsidRPr="003D2DFA" w:rsidRDefault="005D1D56" w:rsidP="001114F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运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</w:p>
        </w:tc>
        <w:tc>
          <w:tcPr>
            <w:tcW w:w="553" w:type="dxa"/>
            <w:vMerge w:val="restart"/>
            <w:vAlign w:val="center"/>
          </w:tcPr>
          <w:p w:rsidR="005D1D56" w:rsidRPr="003D2DFA" w:rsidRDefault="005D1D56" w:rsidP="001114F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276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562" w:type="dxa"/>
            <w:vAlign w:val="center"/>
          </w:tcPr>
          <w:p w:rsidR="005D1D56" w:rsidRDefault="005D1D56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5D1D56" w:rsidRDefault="005D1D56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5D1D56" w:rsidRDefault="005D1D56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5D1D56" w:rsidRPr="00E804F5" w:rsidRDefault="005D1D56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06" w:type="dxa"/>
            <w:vMerge w:val="restart"/>
            <w:vAlign w:val="center"/>
          </w:tcPr>
          <w:p w:rsidR="005D1D56" w:rsidRPr="00E804F5" w:rsidRDefault="005D1D56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15</w:t>
            </w:r>
            <w:r w:rsidRPr="00E804F5">
              <w:rPr>
                <w:rFonts w:hint="eastAsia"/>
                <w:sz w:val="18"/>
                <w:szCs w:val="18"/>
              </w:rPr>
              <w:t>级运动训练专业四年应修</w:t>
            </w:r>
            <w:r w:rsidRPr="00E804F5">
              <w:rPr>
                <w:sz w:val="18"/>
                <w:szCs w:val="18"/>
              </w:rPr>
              <w:t>24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39" w:type="dxa"/>
            <w:vMerge w:val="restart"/>
            <w:vAlign w:val="center"/>
          </w:tcPr>
          <w:p w:rsidR="005D1D56" w:rsidRPr="00E804F5" w:rsidRDefault="005D1D56" w:rsidP="001114F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479"/>
        </w:trPr>
        <w:tc>
          <w:tcPr>
            <w:tcW w:w="732" w:type="dxa"/>
            <w:vMerge/>
            <w:vAlign w:val="center"/>
          </w:tcPr>
          <w:p w:rsidR="005D1D56" w:rsidRPr="00E804F5" w:rsidRDefault="005D1D56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5D1D56" w:rsidRPr="00E804F5" w:rsidRDefault="005D1D56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276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奥林匹克运动（通识课）</w:t>
            </w:r>
          </w:p>
        </w:tc>
        <w:tc>
          <w:tcPr>
            <w:tcW w:w="562" w:type="dxa"/>
            <w:vAlign w:val="center"/>
          </w:tcPr>
          <w:p w:rsidR="005D1D56" w:rsidRDefault="005D1D56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55" w:type="dxa"/>
            <w:vAlign w:val="center"/>
          </w:tcPr>
          <w:p w:rsidR="005D1D56" w:rsidRDefault="005D1D56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73" w:type="dxa"/>
            <w:vAlign w:val="center"/>
          </w:tcPr>
          <w:p w:rsidR="005D1D56" w:rsidRDefault="005D1D56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5D1D56" w:rsidRPr="00E804F5" w:rsidRDefault="005D1D56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5D1D56" w:rsidRPr="00E804F5" w:rsidRDefault="005D1D56" w:rsidP="001114F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479"/>
        </w:trPr>
        <w:tc>
          <w:tcPr>
            <w:tcW w:w="732" w:type="dxa"/>
            <w:vMerge/>
            <w:vAlign w:val="center"/>
          </w:tcPr>
          <w:p w:rsidR="005D1D56" w:rsidRPr="00E804F5" w:rsidRDefault="005D1D56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5D1D56" w:rsidRPr="00E804F5" w:rsidRDefault="005D1D56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276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562" w:type="dxa"/>
            <w:vAlign w:val="center"/>
          </w:tcPr>
          <w:p w:rsidR="005D1D56" w:rsidRDefault="005D1D56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5D1D56" w:rsidRDefault="005D1D56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5D1D56" w:rsidRDefault="005D1D56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5D1D56" w:rsidRPr="00E804F5" w:rsidRDefault="005D1D56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5D1D56" w:rsidRPr="00E804F5" w:rsidRDefault="005D1D56" w:rsidP="001114F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479"/>
        </w:trPr>
        <w:tc>
          <w:tcPr>
            <w:tcW w:w="732" w:type="dxa"/>
            <w:vMerge/>
            <w:vAlign w:val="center"/>
          </w:tcPr>
          <w:p w:rsidR="005D1D56" w:rsidRPr="00E804F5" w:rsidRDefault="005D1D56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5D1D56" w:rsidRPr="00E804F5" w:rsidRDefault="005D1D56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276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562" w:type="dxa"/>
            <w:vAlign w:val="center"/>
          </w:tcPr>
          <w:p w:rsidR="005D1D56" w:rsidRDefault="005D1D56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5D1D56" w:rsidRDefault="005D1D56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5D1D56" w:rsidRDefault="005D1D56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5D1D56" w:rsidRPr="00E804F5" w:rsidRDefault="005D1D56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5D1D56" w:rsidRPr="00E804F5" w:rsidRDefault="005D1D56" w:rsidP="001114FD">
            <w:pPr>
              <w:jc w:val="center"/>
              <w:rPr>
                <w:sz w:val="21"/>
                <w:szCs w:val="21"/>
              </w:rPr>
            </w:pPr>
          </w:p>
        </w:tc>
      </w:tr>
    </w:tbl>
    <w:p w:rsidR="005D1D56" w:rsidRDefault="005D1D56" w:rsidP="00C87E44">
      <w:pPr>
        <w:rPr>
          <w:sz w:val="28"/>
          <w:szCs w:val="28"/>
        </w:rPr>
      </w:pPr>
    </w:p>
    <w:p w:rsidR="005D1D56" w:rsidRDefault="005D1D56" w:rsidP="00C87E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学期开设选修课任务表（表三）</w:t>
      </w:r>
    </w:p>
    <w:tbl>
      <w:tblPr>
        <w:tblW w:w="955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535"/>
        <w:gridCol w:w="3167"/>
        <w:gridCol w:w="542"/>
        <w:gridCol w:w="536"/>
        <w:gridCol w:w="1422"/>
        <w:gridCol w:w="885"/>
        <w:gridCol w:w="1067"/>
        <w:gridCol w:w="693"/>
      </w:tblGrid>
      <w:tr w:rsidR="005D1D56" w:rsidRPr="00E804F5" w:rsidTr="0071363D">
        <w:trPr>
          <w:trHeight w:val="448"/>
        </w:trPr>
        <w:tc>
          <w:tcPr>
            <w:tcW w:w="709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35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167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542" w:type="dxa"/>
            <w:vAlign w:val="center"/>
          </w:tcPr>
          <w:p w:rsidR="005D1D56" w:rsidRPr="00E804F5" w:rsidRDefault="005D1D56" w:rsidP="005D1D56">
            <w:pPr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36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422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885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067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693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5D1D56" w:rsidRPr="00E804F5" w:rsidTr="0071363D">
        <w:trPr>
          <w:trHeight w:val="448"/>
        </w:trPr>
        <w:tc>
          <w:tcPr>
            <w:tcW w:w="709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武</w:t>
            </w:r>
            <w:r>
              <w:rPr>
                <w:sz w:val="21"/>
                <w:szCs w:val="21"/>
              </w:rPr>
              <w:t>12</w:t>
            </w:r>
          </w:p>
        </w:tc>
        <w:tc>
          <w:tcPr>
            <w:tcW w:w="535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八</w:t>
            </w:r>
          </w:p>
        </w:tc>
        <w:tc>
          <w:tcPr>
            <w:tcW w:w="3167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乒乓球</w:t>
            </w:r>
          </w:p>
        </w:tc>
        <w:tc>
          <w:tcPr>
            <w:tcW w:w="542" w:type="dxa"/>
            <w:vAlign w:val="center"/>
          </w:tcPr>
          <w:p w:rsidR="005D1D56" w:rsidRPr="00E804F5" w:rsidRDefault="005D1D56" w:rsidP="005D1D56">
            <w:pPr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－</w:t>
            </w:r>
            <w:r>
              <w:rPr>
                <w:sz w:val="21"/>
                <w:szCs w:val="21"/>
              </w:rPr>
              <w:t>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</w:p>
        </w:tc>
        <w:tc>
          <w:tcPr>
            <w:tcW w:w="1067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71363D">
        <w:trPr>
          <w:trHeight w:val="460"/>
        </w:trPr>
        <w:tc>
          <w:tcPr>
            <w:tcW w:w="709" w:type="dxa"/>
            <w:vMerge w:val="restart"/>
            <w:vAlign w:val="center"/>
          </w:tcPr>
          <w:p w:rsidR="005D1D56" w:rsidRPr="001114FD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114FD">
              <w:rPr>
                <w:rFonts w:ascii="宋体" w:eastAsia="宋体" w:hAnsi="宋体" w:hint="eastAsia"/>
                <w:sz w:val="21"/>
                <w:szCs w:val="21"/>
              </w:rPr>
              <w:t>武</w:t>
            </w:r>
            <w:r w:rsidRPr="001114FD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35" w:type="dxa"/>
            <w:vMerge w:val="restart"/>
            <w:vAlign w:val="center"/>
          </w:tcPr>
          <w:p w:rsidR="005D1D56" w:rsidRPr="001114FD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16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脚斗士</w:t>
            </w:r>
          </w:p>
        </w:tc>
        <w:tc>
          <w:tcPr>
            <w:tcW w:w="54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67" w:type="dxa"/>
            <w:vMerge w:val="restart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级民族传统体育专业四年应</w:t>
            </w:r>
            <w:r w:rsidRPr="00E804F5">
              <w:rPr>
                <w:rFonts w:hint="eastAsia"/>
                <w:sz w:val="18"/>
                <w:szCs w:val="18"/>
              </w:rPr>
              <w:t>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693" w:type="dxa"/>
            <w:vMerge w:val="restart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D1D56" w:rsidRPr="00E804F5" w:rsidTr="0071363D">
        <w:trPr>
          <w:trHeight w:val="577"/>
        </w:trPr>
        <w:tc>
          <w:tcPr>
            <w:tcW w:w="70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体育管理学（限选课）</w:t>
            </w:r>
          </w:p>
        </w:tc>
        <w:tc>
          <w:tcPr>
            <w:tcW w:w="54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6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71363D">
        <w:trPr>
          <w:trHeight w:val="577"/>
        </w:trPr>
        <w:tc>
          <w:tcPr>
            <w:tcW w:w="70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创伤急救学</w:t>
            </w:r>
          </w:p>
        </w:tc>
        <w:tc>
          <w:tcPr>
            <w:tcW w:w="54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6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71363D">
        <w:trPr>
          <w:trHeight w:val="577"/>
        </w:trPr>
        <w:tc>
          <w:tcPr>
            <w:tcW w:w="70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太极推手（限选课）</w:t>
            </w:r>
          </w:p>
        </w:tc>
        <w:tc>
          <w:tcPr>
            <w:tcW w:w="54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6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71363D">
        <w:trPr>
          <w:trHeight w:val="577"/>
        </w:trPr>
        <w:tc>
          <w:tcPr>
            <w:tcW w:w="70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7" w:type="dxa"/>
            <w:vAlign w:val="center"/>
          </w:tcPr>
          <w:p w:rsidR="005D1D56" w:rsidRPr="00E804F5" w:rsidRDefault="005D1D56" w:rsidP="00FA3ABF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柔道</w:t>
            </w:r>
          </w:p>
        </w:tc>
        <w:tc>
          <w:tcPr>
            <w:tcW w:w="542" w:type="dxa"/>
            <w:vAlign w:val="center"/>
          </w:tcPr>
          <w:p w:rsidR="005D1D56" w:rsidRPr="00E804F5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5D1D56" w:rsidRPr="00E804F5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5D1D56" w:rsidRPr="00E804F5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6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71363D">
        <w:trPr>
          <w:trHeight w:val="577"/>
        </w:trPr>
        <w:tc>
          <w:tcPr>
            <w:tcW w:w="70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体育测量与评价</w:t>
            </w:r>
          </w:p>
        </w:tc>
        <w:tc>
          <w:tcPr>
            <w:tcW w:w="54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6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71363D">
        <w:trPr>
          <w:trHeight w:val="577"/>
        </w:trPr>
        <w:tc>
          <w:tcPr>
            <w:tcW w:w="70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空手道</w:t>
            </w:r>
          </w:p>
        </w:tc>
        <w:tc>
          <w:tcPr>
            <w:tcW w:w="54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6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71363D">
        <w:trPr>
          <w:trHeight w:val="577"/>
        </w:trPr>
        <w:tc>
          <w:tcPr>
            <w:tcW w:w="70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实用技击术（限选课）</w:t>
            </w:r>
          </w:p>
        </w:tc>
        <w:tc>
          <w:tcPr>
            <w:tcW w:w="542" w:type="dxa"/>
            <w:vAlign w:val="center"/>
          </w:tcPr>
          <w:p w:rsidR="005D1D56" w:rsidRPr="00885A92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6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71363D">
        <w:trPr>
          <w:trHeight w:val="577"/>
        </w:trPr>
        <w:tc>
          <w:tcPr>
            <w:tcW w:w="70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体育科研理论与方法</w:t>
            </w:r>
          </w:p>
        </w:tc>
        <w:tc>
          <w:tcPr>
            <w:tcW w:w="54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6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71363D">
        <w:trPr>
          <w:trHeight w:val="577"/>
        </w:trPr>
        <w:tc>
          <w:tcPr>
            <w:tcW w:w="70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7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申论写作（通识课）</w:t>
            </w:r>
          </w:p>
        </w:tc>
        <w:tc>
          <w:tcPr>
            <w:tcW w:w="542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6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71363D">
        <w:trPr>
          <w:trHeight w:val="577"/>
        </w:trPr>
        <w:tc>
          <w:tcPr>
            <w:tcW w:w="70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7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大学生就业指导（通识课）</w:t>
            </w:r>
          </w:p>
        </w:tc>
        <w:tc>
          <w:tcPr>
            <w:tcW w:w="542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36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22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6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71363D">
        <w:trPr>
          <w:trHeight w:val="577"/>
        </w:trPr>
        <w:tc>
          <w:tcPr>
            <w:tcW w:w="70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7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教育学（通识课）</w:t>
            </w:r>
          </w:p>
        </w:tc>
        <w:tc>
          <w:tcPr>
            <w:tcW w:w="542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4(1-9)</w:t>
            </w:r>
          </w:p>
        </w:tc>
        <w:tc>
          <w:tcPr>
            <w:tcW w:w="885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6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71363D">
        <w:trPr>
          <w:trHeight w:val="577"/>
        </w:trPr>
        <w:tc>
          <w:tcPr>
            <w:tcW w:w="70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7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动感瑜伽（通识课）</w:t>
            </w:r>
          </w:p>
        </w:tc>
        <w:tc>
          <w:tcPr>
            <w:tcW w:w="542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36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22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6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71363D">
        <w:trPr>
          <w:trHeight w:val="577"/>
        </w:trPr>
        <w:tc>
          <w:tcPr>
            <w:tcW w:w="70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7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Access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数据库及应用（通识课）</w:t>
            </w:r>
          </w:p>
        </w:tc>
        <w:tc>
          <w:tcPr>
            <w:tcW w:w="542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36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22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6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71363D">
        <w:trPr>
          <w:trHeight w:val="463"/>
        </w:trPr>
        <w:tc>
          <w:tcPr>
            <w:tcW w:w="709" w:type="dxa"/>
            <w:vMerge w:val="restart"/>
            <w:vAlign w:val="center"/>
          </w:tcPr>
          <w:p w:rsidR="005D1D56" w:rsidRPr="00CF6B6C" w:rsidRDefault="005D1D56" w:rsidP="004933A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武</w:t>
            </w:r>
            <w:r w:rsidRPr="00CF6B6C">
              <w:rPr>
                <w:rFonts w:ascii="宋体" w:eastAsia="宋体" w:hAnsi="宋体"/>
                <w:sz w:val="21"/>
                <w:szCs w:val="21"/>
              </w:rPr>
              <w:t>14</w:t>
            </w:r>
          </w:p>
        </w:tc>
        <w:tc>
          <w:tcPr>
            <w:tcW w:w="535" w:type="dxa"/>
            <w:vMerge w:val="restart"/>
            <w:vAlign w:val="center"/>
          </w:tcPr>
          <w:p w:rsidR="005D1D56" w:rsidRPr="00CF6B6C" w:rsidRDefault="005D1D56" w:rsidP="004933A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6B6C"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167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42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067" w:type="dxa"/>
            <w:vMerge w:val="restart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14</w:t>
            </w:r>
            <w:r>
              <w:rPr>
                <w:rFonts w:hint="eastAsia"/>
                <w:sz w:val="18"/>
                <w:szCs w:val="18"/>
              </w:rPr>
              <w:t>级民族传统体育专业四年应</w:t>
            </w:r>
            <w:r w:rsidRPr="00E804F5">
              <w:rPr>
                <w:rFonts w:hint="eastAsia"/>
                <w:sz w:val="18"/>
                <w:szCs w:val="18"/>
              </w:rPr>
              <w:t>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693" w:type="dxa"/>
            <w:vMerge w:val="restart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D1D56" w:rsidRPr="00E804F5" w:rsidTr="0071363D">
        <w:trPr>
          <w:trHeight w:val="463"/>
        </w:trPr>
        <w:tc>
          <w:tcPr>
            <w:tcW w:w="709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7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42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067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71363D">
        <w:trPr>
          <w:trHeight w:val="463"/>
        </w:trPr>
        <w:tc>
          <w:tcPr>
            <w:tcW w:w="709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7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42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067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71363D">
        <w:trPr>
          <w:trHeight w:val="463"/>
        </w:trPr>
        <w:tc>
          <w:tcPr>
            <w:tcW w:w="709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7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D20F8">
              <w:rPr>
                <w:rFonts w:ascii="宋体" w:eastAsia="宋体" w:hAnsi="宋体" w:hint="eastAsia"/>
                <w:sz w:val="21"/>
                <w:szCs w:val="21"/>
              </w:rPr>
              <w:t>文献检索与管理（通识课）</w:t>
            </w:r>
          </w:p>
        </w:tc>
        <w:tc>
          <w:tcPr>
            <w:tcW w:w="542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18</w:t>
            </w:r>
          </w:p>
        </w:tc>
        <w:tc>
          <w:tcPr>
            <w:tcW w:w="536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</w:t>
            </w:r>
          </w:p>
        </w:tc>
        <w:tc>
          <w:tcPr>
            <w:tcW w:w="1422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067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71363D">
        <w:trPr>
          <w:trHeight w:val="463"/>
        </w:trPr>
        <w:tc>
          <w:tcPr>
            <w:tcW w:w="709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7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542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067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71363D">
        <w:trPr>
          <w:trHeight w:val="463"/>
        </w:trPr>
        <w:tc>
          <w:tcPr>
            <w:tcW w:w="709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7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42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067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71363D">
        <w:trPr>
          <w:trHeight w:val="609"/>
        </w:trPr>
        <w:tc>
          <w:tcPr>
            <w:tcW w:w="709" w:type="dxa"/>
            <w:vMerge w:val="restart"/>
            <w:vAlign w:val="center"/>
          </w:tcPr>
          <w:p w:rsidR="005D1D56" w:rsidRPr="003D2DFA" w:rsidRDefault="005D1D56" w:rsidP="004933A2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武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</w:p>
        </w:tc>
        <w:tc>
          <w:tcPr>
            <w:tcW w:w="535" w:type="dxa"/>
            <w:vMerge w:val="restart"/>
            <w:vAlign w:val="center"/>
          </w:tcPr>
          <w:p w:rsidR="005D1D56" w:rsidRPr="003D2DFA" w:rsidRDefault="005D1D56" w:rsidP="004933A2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167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542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067" w:type="dxa"/>
            <w:vMerge w:val="restart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级民族传统体育专业四年应</w:t>
            </w:r>
            <w:r w:rsidRPr="00E804F5">
              <w:rPr>
                <w:rFonts w:hint="eastAsia"/>
                <w:sz w:val="18"/>
                <w:szCs w:val="18"/>
              </w:rPr>
              <w:t>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693" w:type="dxa"/>
            <w:vMerge w:val="restart"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71363D">
        <w:trPr>
          <w:trHeight w:val="609"/>
        </w:trPr>
        <w:tc>
          <w:tcPr>
            <w:tcW w:w="709" w:type="dxa"/>
            <w:vMerge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67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奥林匹克运动（通识课）</w:t>
            </w:r>
          </w:p>
        </w:tc>
        <w:tc>
          <w:tcPr>
            <w:tcW w:w="542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36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22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067" w:type="dxa"/>
            <w:vMerge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71363D">
        <w:trPr>
          <w:trHeight w:val="609"/>
        </w:trPr>
        <w:tc>
          <w:tcPr>
            <w:tcW w:w="709" w:type="dxa"/>
            <w:vMerge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67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542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067" w:type="dxa"/>
            <w:vMerge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71363D">
        <w:trPr>
          <w:trHeight w:val="609"/>
        </w:trPr>
        <w:tc>
          <w:tcPr>
            <w:tcW w:w="709" w:type="dxa"/>
            <w:vMerge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67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542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067" w:type="dxa"/>
            <w:vMerge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</w:tr>
    </w:tbl>
    <w:p w:rsidR="005D1D56" w:rsidRDefault="005D1D56" w:rsidP="008E52E8">
      <w:pPr>
        <w:rPr>
          <w:sz w:val="28"/>
          <w:szCs w:val="28"/>
        </w:rPr>
      </w:pPr>
    </w:p>
    <w:p w:rsidR="005D1D56" w:rsidRDefault="005D1D56" w:rsidP="008E52E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学期开设选修课任务表（表四）</w:t>
      </w:r>
    </w:p>
    <w:tbl>
      <w:tblPr>
        <w:tblW w:w="1027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4"/>
        <w:gridCol w:w="508"/>
        <w:gridCol w:w="3437"/>
        <w:gridCol w:w="601"/>
        <w:gridCol w:w="575"/>
        <w:gridCol w:w="1526"/>
        <w:gridCol w:w="953"/>
        <w:gridCol w:w="1148"/>
        <w:gridCol w:w="766"/>
      </w:tblGrid>
      <w:tr w:rsidR="005D1D56" w:rsidRPr="00E804F5" w:rsidTr="00ED5F7B">
        <w:trPr>
          <w:trHeight w:val="579"/>
        </w:trPr>
        <w:tc>
          <w:tcPr>
            <w:tcW w:w="764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437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601" w:type="dxa"/>
            <w:vAlign w:val="center"/>
          </w:tcPr>
          <w:p w:rsidR="005D1D56" w:rsidRPr="00E804F5" w:rsidRDefault="005D1D56" w:rsidP="005D1D56">
            <w:pPr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526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148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766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5D1D56" w:rsidRPr="00E804F5" w:rsidTr="00ED5F7B">
        <w:trPr>
          <w:trHeight w:val="1998"/>
        </w:trPr>
        <w:tc>
          <w:tcPr>
            <w:tcW w:w="764" w:type="dxa"/>
            <w:vAlign w:val="center"/>
          </w:tcPr>
          <w:p w:rsidR="005D1D56" w:rsidRPr="00496ED2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96ED2">
              <w:rPr>
                <w:rFonts w:ascii="宋体" w:eastAsia="宋体" w:hAnsi="宋体" w:hint="eastAsia"/>
                <w:sz w:val="21"/>
                <w:szCs w:val="21"/>
              </w:rPr>
              <w:t>社</w:t>
            </w:r>
            <w:r w:rsidRPr="00496ED2">
              <w:rPr>
                <w:rFonts w:ascii="宋体" w:eastAsia="宋体" w:hAnsi="宋体"/>
                <w:sz w:val="21"/>
                <w:szCs w:val="21"/>
              </w:rPr>
              <w:t>12</w:t>
            </w:r>
          </w:p>
        </w:tc>
        <w:tc>
          <w:tcPr>
            <w:tcW w:w="508" w:type="dxa"/>
            <w:vAlign w:val="center"/>
          </w:tcPr>
          <w:p w:rsidR="005D1D56" w:rsidRPr="00496ED2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八</w:t>
            </w:r>
          </w:p>
        </w:tc>
        <w:tc>
          <w:tcPr>
            <w:tcW w:w="343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804F5">
              <w:rPr>
                <w:rFonts w:ascii="宋体" w:eastAsia="宋体" w:hAnsi="宋体" w:hint="eastAsia"/>
                <w:sz w:val="21"/>
                <w:szCs w:val="21"/>
              </w:rPr>
              <w:t>运动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营养学</w:t>
            </w:r>
          </w:p>
        </w:tc>
        <w:tc>
          <w:tcPr>
            <w:tcW w:w="60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</w:t>
            </w:r>
            <w:r w:rsidRPr="00E804F5">
              <w:rPr>
                <w:sz w:val="21"/>
                <w:szCs w:val="21"/>
              </w:rPr>
              <w:t>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级社会体育专业四年应修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D1D56" w:rsidRPr="00E804F5" w:rsidTr="00ED5F7B">
        <w:trPr>
          <w:trHeight w:val="508"/>
        </w:trPr>
        <w:tc>
          <w:tcPr>
            <w:tcW w:w="764" w:type="dxa"/>
            <w:vMerge w:val="restart"/>
            <w:vAlign w:val="center"/>
          </w:tcPr>
          <w:p w:rsidR="005D1D56" w:rsidRPr="00496ED2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96ED2">
              <w:rPr>
                <w:rFonts w:ascii="宋体" w:eastAsia="宋体" w:hAnsi="宋体" w:hint="eastAsia"/>
                <w:sz w:val="21"/>
                <w:szCs w:val="21"/>
              </w:rPr>
              <w:t>社</w:t>
            </w:r>
            <w:r w:rsidRPr="00496ED2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08" w:type="dxa"/>
            <w:vMerge w:val="restart"/>
            <w:vAlign w:val="center"/>
          </w:tcPr>
          <w:p w:rsidR="005D1D56" w:rsidRPr="00496ED2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437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软式排球</w:t>
            </w:r>
          </w:p>
        </w:tc>
        <w:tc>
          <w:tcPr>
            <w:tcW w:w="60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8" w:type="dxa"/>
            <w:vMerge w:val="restart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级社会体育专业四年应修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6" w:type="dxa"/>
            <w:vMerge w:val="restart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508"/>
        </w:trPr>
        <w:tc>
          <w:tcPr>
            <w:tcW w:w="76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37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跆拳道</w:t>
            </w:r>
          </w:p>
        </w:tc>
        <w:tc>
          <w:tcPr>
            <w:tcW w:w="60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508"/>
        </w:trPr>
        <w:tc>
          <w:tcPr>
            <w:tcW w:w="76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3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体育科研理论与方法（限选课）</w:t>
            </w:r>
          </w:p>
        </w:tc>
        <w:tc>
          <w:tcPr>
            <w:tcW w:w="60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2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508"/>
        </w:trPr>
        <w:tc>
          <w:tcPr>
            <w:tcW w:w="76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3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足球</w:t>
            </w:r>
          </w:p>
        </w:tc>
        <w:tc>
          <w:tcPr>
            <w:tcW w:w="60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508"/>
        </w:trPr>
        <w:tc>
          <w:tcPr>
            <w:tcW w:w="76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3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社会调查理论与实务</w:t>
            </w:r>
          </w:p>
        </w:tc>
        <w:tc>
          <w:tcPr>
            <w:tcW w:w="60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508"/>
        </w:trPr>
        <w:tc>
          <w:tcPr>
            <w:tcW w:w="76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3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运动处方（限选课）</w:t>
            </w:r>
          </w:p>
        </w:tc>
        <w:tc>
          <w:tcPr>
            <w:tcW w:w="60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508"/>
        </w:trPr>
        <w:tc>
          <w:tcPr>
            <w:tcW w:w="76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3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学校体育学</w:t>
            </w:r>
          </w:p>
        </w:tc>
        <w:tc>
          <w:tcPr>
            <w:tcW w:w="60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508"/>
        </w:trPr>
        <w:tc>
          <w:tcPr>
            <w:tcW w:w="76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37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申论写作（通识课）</w:t>
            </w:r>
          </w:p>
        </w:tc>
        <w:tc>
          <w:tcPr>
            <w:tcW w:w="60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508"/>
        </w:trPr>
        <w:tc>
          <w:tcPr>
            <w:tcW w:w="76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37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大学生就业指导（通识课）</w:t>
            </w:r>
          </w:p>
        </w:tc>
        <w:tc>
          <w:tcPr>
            <w:tcW w:w="60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2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508"/>
        </w:trPr>
        <w:tc>
          <w:tcPr>
            <w:tcW w:w="76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37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教育学（通识课）</w:t>
            </w:r>
          </w:p>
        </w:tc>
        <w:tc>
          <w:tcPr>
            <w:tcW w:w="60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4(1-9)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508"/>
        </w:trPr>
        <w:tc>
          <w:tcPr>
            <w:tcW w:w="76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37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动感瑜伽（通识课）</w:t>
            </w:r>
          </w:p>
        </w:tc>
        <w:tc>
          <w:tcPr>
            <w:tcW w:w="60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2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508"/>
        </w:trPr>
        <w:tc>
          <w:tcPr>
            <w:tcW w:w="76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37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Access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数据库及应用（通识课）</w:t>
            </w:r>
          </w:p>
        </w:tc>
        <w:tc>
          <w:tcPr>
            <w:tcW w:w="60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2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508"/>
        </w:trPr>
        <w:tc>
          <w:tcPr>
            <w:tcW w:w="764" w:type="dxa"/>
            <w:vMerge w:val="restart"/>
            <w:vAlign w:val="center"/>
          </w:tcPr>
          <w:p w:rsidR="005D1D56" w:rsidRPr="00CF6B6C" w:rsidRDefault="005D1D56" w:rsidP="004933A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社</w:t>
            </w:r>
            <w:r w:rsidRPr="00CF6B6C">
              <w:rPr>
                <w:rFonts w:ascii="宋体" w:eastAsia="宋体" w:hAnsi="宋体"/>
                <w:sz w:val="21"/>
                <w:szCs w:val="21"/>
              </w:rPr>
              <w:t>14</w:t>
            </w:r>
          </w:p>
        </w:tc>
        <w:tc>
          <w:tcPr>
            <w:tcW w:w="508" w:type="dxa"/>
            <w:vMerge w:val="restart"/>
            <w:vAlign w:val="center"/>
          </w:tcPr>
          <w:p w:rsidR="005D1D56" w:rsidRPr="00CF6B6C" w:rsidRDefault="005D1D56" w:rsidP="004933A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6B6C"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437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601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 w:val="restart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E804F5">
              <w:rPr>
                <w:rFonts w:hint="eastAsia"/>
                <w:sz w:val="18"/>
                <w:szCs w:val="18"/>
              </w:rPr>
              <w:t>级社会体育专业四年应修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6" w:type="dxa"/>
            <w:vMerge w:val="restart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D1D56" w:rsidRPr="00E804F5" w:rsidTr="00ED5F7B">
        <w:trPr>
          <w:trHeight w:val="508"/>
        </w:trPr>
        <w:tc>
          <w:tcPr>
            <w:tcW w:w="764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37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601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508"/>
        </w:trPr>
        <w:tc>
          <w:tcPr>
            <w:tcW w:w="764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37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601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508"/>
        </w:trPr>
        <w:tc>
          <w:tcPr>
            <w:tcW w:w="764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37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D20F8">
              <w:rPr>
                <w:rFonts w:ascii="宋体" w:eastAsia="宋体" w:hAnsi="宋体" w:hint="eastAsia"/>
                <w:sz w:val="21"/>
                <w:szCs w:val="21"/>
              </w:rPr>
              <w:t>文献检索与管理（通识课）</w:t>
            </w:r>
          </w:p>
        </w:tc>
        <w:tc>
          <w:tcPr>
            <w:tcW w:w="601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18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</w:t>
            </w:r>
          </w:p>
        </w:tc>
        <w:tc>
          <w:tcPr>
            <w:tcW w:w="1526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508"/>
        </w:trPr>
        <w:tc>
          <w:tcPr>
            <w:tcW w:w="764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37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601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508"/>
        </w:trPr>
        <w:tc>
          <w:tcPr>
            <w:tcW w:w="764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37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601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508"/>
        </w:trPr>
        <w:tc>
          <w:tcPr>
            <w:tcW w:w="764" w:type="dxa"/>
            <w:vMerge w:val="restart"/>
            <w:vAlign w:val="center"/>
          </w:tcPr>
          <w:p w:rsidR="005D1D56" w:rsidRPr="003D2DFA" w:rsidRDefault="005D1D56" w:rsidP="004933A2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社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</w:p>
        </w:tc>
        <w:tc>
          <w:tcPr>
            <w:tcW w:w="508" w:type="dxa"/>
            <w:vMerge w:val="restart"/>
            <w:vAlign w:val="center"/>
          </w:tcPr>
          <w:p w:rsidR="005D1D56" w:rsidRPr="003D2DFA" w:rsidRDefault="005D1D56" w:rsidP="004933A2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437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601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 w:val="restart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E804F5">
              <w:rPr>
                <w:rFonts w:hint="eastAsia"/>
                <w:sz w:val="18"/>
                <w:szCs w:val="18"/>
              </w:rPr>
              <w:t>级社会体育专业四年应修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6" w:type="dxa"/>
            <w:vMerge w:val="restart"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508"/>
        </w:trPr>
        <w:tc>
          <w:tcPr>
            <w:tcW w:w="764" w:type="dxa"/>
            <w:vMerge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37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奥林匹克运动（通识课）</w:t>
            </w:r>
          </w:p>
        </w:tc>
        <w:tc>
          <w:tcPr>
            <w:tcW w:w="601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5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26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508"/>
        </w:trPr>
        <w:tc>
          <w:tcPr>
            <w:tcW w:w="764" w:type="dxa"/>
            <w:vMerge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37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601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ED5F7B">
        <w:trPr>
          <w:trHeight w:val="508"/>
        </w:trPr>
        <w:tc>
          <w:tcPr>
            <w:tcW w:w="764" w:type="dxa"/>
            <w:vMerge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37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601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5D1D56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5D1D56" w:rsidRPr="00E804F5" w:rsidRDefault="005D1D56" w:rsidP="004933A2">
            <w:pPr>
              <w:jc w:val="center"/>
              <w:rPr>
                <w:sz w:val="21"/>
                <w:szCs w:val="21"/>
              </w:rPr>
            </w:pPr>
          </w:p>
        </w:tc>
      </w:tr>
    </w:tbl>
    <w:p w:rsidR="005D1D56" w:rsidRDefault="005D1D56" w:rsidP="00053A01">
      <w:pPr>
        <w:rPr>
          <w:color w:val="000000"/>
          <w:sz w:val="28"/>
          <w:szCs w:val="28"/>
        </w:rPr>
      </w:pPr>
    </w:p>
    <w:p w:rsidR="005D1D56" w:rsidRPr="008A5850" w:rsidRDefault="005D1D56" w:rsidP="00053A01">
      <w:pPr>
        <w:rPr>
          <w:color w:val="000000"/>
          <w:sz w:val="28"/>
          <w:szCs w:val="28"/>
        </w:rPr>
      </w:pPr>
      <w:r w:rsidRPr="008A5850">
        <w:rPr>
          <w:rFonts w:hint="eastAsia"/>
          <w:color w:val="000000"/>
          <w:sz w:val="28"/>
          <w:szCs w:val="28"/>
        </w:rPr>
        <w:t>西安体育学院</w:t>
      </w:r>
      <w:r w:rsidRPr="008A5850">
        <w:rPr>
          <w:color w:val="000000"/>
          <w:sz w:val="28"/>
          <w:szCs w:val="28"/>
        </w:rPr>
        <w:t>2015-2016</w:t>
      </w:r>
      <w:r w:rsidRPr="008A5850">
        <w:rPr>
          <w:rFonts w:hint="eastAsia"/>
          <w:color w:val="000000"/>
          <w:sz w:val="28"/>
          <w:szCs w:val="28"/>
        </w:rPr>
        <w:t>学年第</w:t>
      </w:r>
      <w:r>
        <w:rPr>
          <w:color w:val="000000"/>
          <w:sz w:val="28"/>
          <w:szCs w:val="28"/>
        </w:rPr>
        <w:t>2</w:t>
      </w:r>
      <w:r w:rsidRPr="008A5850">
        <w:rPr>
          <w:rFonts w:hint="eastAsia"/>
          <w:color w:val="000000"/>
          <w:sz w:val="28"/>
          <w:szCs w:val="28"/>
        </w:rPr>
        <w:t>学期开设选修课任务表（表五）</w:t>
      </w:r>
    </w:p>
    <w:tbl>
      <w:tblPr>
        <w:tblW w:w="1009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2"/>
        <w:gridCol w:w="642"/>
        <w:gridCol w:w="3176"/>
        <w:gridCol w:w="523"/>
        <w:gridCol w:w="565"/>
        <w:gridCol w:w="1504"/>
        <w:gridCol w:w="922"/>
        <w:gridCol w:w="7"/>
        <w:gridCol w:w="1122"/>
        <w:gridCol w:w="738"/>
        <w:gridCol w:w="11"/>
      </w:tblGrid>
      <w:tr w:rsidR="005D1D56" w:rsidRPr="00E804F5" w:rsidTr="00CF044C">
        <w:trPr>
          <w:gridAfter w:val="1"/>
          <w:wAfter w:w="11" w:type="dxa"/>
          <w:trHeight w:val="524"/>
        </w:trPr>
        <w:tc>
          <w:tcPr>
            <w:tcW w:w="882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642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176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523" w:type="dxa"/>
            <w:vAlign w:val="center"/>
          </w:tcPr>
          <w:p w:rsidR="005D1D56" w:rsidRPr="00E804F5" w:rsidRDefault="005D1D56" w:rsidP="005D1D56">
            <w:pPr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922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129" w:type="dxa"/>
            <w:gridSpan w:val="2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738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5D1D56" w:rsidRPr="00E804F5" w:rsidTr="00CF044C">
        <w:trPr>
          <w:gridAfter w:val="1"/>
          <w:wAfter w:w="11" w:type="dxa"/>
          <w:trHeight w:val="485"/>
        </w:trPr>
        <w:tc>
          <w:tcPr>
            <w:tcW w:w="882" w:type="dxa"/>
            <w:vMerge w:val="restart"/>
            <w:vAlign w:val="center"/>
          </w:tcPr>
          <w:p w:rsidR="005D1D56" w:rsidRPr="008A5850" w:rsidRDefault="005D1D56" w:rsidP="005D1D56">
            <w:pPr>
              <w:ind w:leftChars="-7" w:left="31680" w:rightChars="-4" w:right="31680" w:hangingChars="51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8A5850">
              <w:rPr>
                <w:rFonts w:ascii="宋体" w:eastAsia="宋体" w:hAnsi="宋体" w:hint="eastAsia"/>
                <w:sz w:val="21"/>
                <w:szCs w:val="21"/>
              </w:rPr>
              <w:t>人体</w:t>
            </w:r>
            <w:r w:rsidRPr="008A5850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642" w:type="dxa"/>
            <w:vMerge w:val="restart"/>
            <w:vAlign w:val="center"/>
          </w:tcPr>
          <w:p w:rsidR="005D1D56" w:rsidRPr="008A5850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8A5850"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176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骨龄与选材</w:t>
            </w:r>
          </w:p>
        </w:tc>
        <w:tc>
          <w:tcPr>
            <w:tcW w:w="52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9" w:type="dxa"/>
            <w:gridSpan w:val="2"/>
            <w:vMerge w:val="restart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运动人体科学专业四年应修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学分，通识课另应修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38" w:type="dxa"/>
            <w:vMerge w:val="restart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F044C">
        <w:trPr>
          <w:gridAfter w:val="1"/>
          <w:wAfter w:w="11" w:type="dxa"/>
          <w:trHeight w:val="486"/>
        </w:trPr>
        <w:tc>
          <w:tcPr>
            <w:tcW w:w="88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6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理疗学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（限选课）</w:t>
            </w:r>
          </w:p>
        </w:tc>
        <w:tc>
          <w:tcPr>
            <w:tcW w:w="52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9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F044C">
        <w:trPr>
          <w:gridAfter w:val="1"/>
          <w:wAfter w:w="11" w:type="dxa"/>
          <w:trHeight w:val="486"/>
        </w:trPr>
        <w:tc>
          <w:tcPr>
            <w:tcW w:w="88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运动遗传学</w:t>
            </w:r>
          </w:p>
        </w:tc>
        <w:tc>
          <w:tcPr>
            <w:tcW w:w="52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9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F044C">
        <w:trPr>
          <w:gridAfter w:val="1"/>
          <w:wAfter w:w="11" w:type="dxa"/>
          <w:trHeight w:val="486"/>
        </w:trPr>
        <w:tc>
          <w:tcPr>
            <w:tcW w:w="88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学校体育学</w:t>
            </w:r>
          </w:p>
        </w:tc>
        <w:tc>
          <w:tcPr>
            <w:tcW w:w="52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9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F044C">
        <w:trPr>
          <w:gridAfter w:val="1"/>
          <w:wAfter w:w="11" w:type="dxa"/>
          <w:trHeight w:val="486"/>
        </w:trPr>
        <w:tc>
          <w:tcPr>
            <w:tcW w:w="88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运动免疫学</w:t>
            </w:r>
          </w:p>
        </w:tc>
        <w:tc>
          <w:tcPr>
            <w:tcW w:w="52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2" w:type="dxa"/>
            <w:vAlign w:val="center"/>
          </w:tcPr>
          <w:p w:rsidR="005D1D56" w:rsidRPr="00E804F5" w:rsidRDefault="005D1D56" w:rsidP="008A585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 xml:space="preserve">   </w:t>
            </w:r>
          </w:p>
        </w:tc>
        <w:tc>
          <w:tcPr>
            <w:tcW w:w="1129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F044C">
        <w:trPr>
          <w:gridAfter w:val="1"/>
          <w:wAfter w:w="11" w:type="dxa"/>
          <w:trHeight w:val="485"/>
        </w:trPr>
        <w:tc>
          <w:tcPr>
            <w:tcW w:w="88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游泳</w:t>
            </w:r>
          </w:p>
        </w:tc>
        <w:tc>
          <w:tcPr>
            <w:tcW w:w="52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9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F044C">
        <w:trPr>
          <w:gridAfter w:val="1"/>
          <w:wAfter w:w="11" w:type="dxa"/>
          <w:trHeight w:val="486"/>
        </w:trPr>
        <w:tc>
          <w:tcPr>
            <w:tcW w:w="88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太极拳</w:t>
            </w:r>
          </w:p>
        </w:tc>
        <w:tc>
          <w:tcPr>
            <w:tcW w:w="52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9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F044C">
        <w:trPr>
          <w:gridAfter w:val="1"/>
          <w:wAfter w:w="11" w:type="dxa"/>
          <w:trHeight w:val="486"/>
        </w:trPr>
        <w:tc>
          <w:tcPr>
            <w:tcW w:w="88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6" w:type="dxa"/>
            <w:vAlign w:val="center"/>
          </w:tcPr>
          <w:p w:rsidR="005D1D56" w:rsidRPr="00E804F5" w:rsidRDefault="005D1D56" w:rsidP="00FA3ABF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运动心理学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（限选课）</w:t>
            </w:r>
          </w:p>
        </w:tc>
        <w:tc>
          <w:tcPr>
            <w:tcW w:w="523" w:type="dxa"/>
            <w:vAlign w:val="center"/>
          </w:tcPr>
          <w:p w:rsidR="005D1D56" w:rsidRPr="00E804F5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9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F044C">
        <w:trPr>
          <w:gridAfter w:val="1"/>
          <w:wAfter w:w="11" w:type="dxa"/>
          <w:trHeight w:val="486"/>
        </w:trPr>
        <w:tc>
          <w:tcPr>
            <w:tcW w:w="88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运动机能监控与评价</w:t>
            </w:r>
          </w:p>
        </w:tc>
        <w:tc>
          <w:tcPr>
            <w:tcW w:w="52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9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F044C">
        <w:trPr>
          <w:gridAfter w:val="1"/>
          <w:wAfter w:w="11" w:type="dxa"/>
          <w:trHeight w:val="486"/>
        </w:trPr>
        <w:tc>
          <w:tcPr>
            <w:tcW w:w="88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6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申论写作（通识课）</w:t>
            </w:r>
          </w:p>
        </w:tc>
        <w:tc>
          <w:tcPr>
            <w:tcW w:w="52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9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F044C">
        <w:trPr>
          <w:gridAfter w:val="1"/>
          <w:wAfter w:w="11" w:type="dxa"/>
          <w:trHeight w:val="485"/>
        </w:trPr>
        <w:tc>
          <w:tcPr>
            <w:tcW w:w="88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6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大学生就业指导（通识课）</w:t>
            </w:r>
          </w:p>
        </w:tc>
        <w:tc>
          <w:tcPr>
            <w:tcW w:w="52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9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F044C">
        <w:trPr>
          <w:gridAfter w:val="1"/>
          <w:wAfter w:w="11" w:type="dxa"/>
          <w:trHeight w:val="486"/>
        </w:trPr>
        <w:tc>
          <w:tcPr>
            <w:tcW w:w="88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6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教育学（通识课）</w:t>
            </w:r>
          </w:p>
        </w:tc>
        <w:tc>
          <w:tcPr>
            <w:tcW w:w="52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4(1-9)</w:t>
            </w:r>
          </w:p>
        </w:tc>
        <w:tc>
          <w:tcPr>
            <w:tcW w:w="92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9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F044C">
        <w:trPr>
          <w:gridAfter w:val="1"/>
          <w:wAfter w:w="11" w:type="dxa"/>
          <w:trHeight w:val="486"/>
        </w:trPr>
        <w:tc>
          <w:tcPr>
            <w:tcW w:w="88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6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动感瑜伽（通识课）</w:t>
            </w:r>
          </w:p>
        </w:tc>
        <w:tc>
          <w:tcPr>
            <w:tcW w:w="52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9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F044C">
        <w:trPr>
          <w:gridAfter w:val="1"/>
          <w:wAfter w:w="11" w:type="dxa"/>
          <w:trHeight w:val="486"/>
        </w:trPr>
        <w:tc>
          <w:tcPr>
            <w:tcW w:w="88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6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Access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数据库及应用（通识课）</w:t>
            </w:r>
          </w:p>
        </w:tc>
        <w:tc>
          <w:tcPr>
            <w:tcW w:w="52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9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F044C">
        <w:trPr>
          <w:gridAfter w:val="1"/>
          <w:wAfter w:w="11" w:type="dxa"/>
          <w:trHeight w:val="696"/>
        </w:trPr>
        <w:tc>
          <w:tcPr>
            <w:tcW w:w="882" w:type="dxa"/>
            <w:vMerge w:val="restart"/>
            <w:vAlign w:val="center"/>
          </w:tcPr>
          <w:p w:rsidR="005D1D56" w:rsidRPr="008A5850" w:rsidRDefault="005D1D56" w:rsidP="005D1D56">
            <w:pPr>
              <w:ind w:leftChars="-7" w:left="31680" w:rightChars="-7" w:right="31680" w:hangingChars="51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8A5850">
              <w:rPr>
                <w:rFonts w:ascii="宋体" w:eastAsia="宋体" w:hAnsi="宋体" w:hint="eastAsia"/>
                <w:sz w:val="21"/>
                <w:szCs w:val="21"/>
              </w:rPr>
              <w:t>人体</w:t>
            </w:r>
            <w:r w:rsidRPr="008A5850">
              <w:rPr>
                <w:rFonts w:ascii="宋体" w:eastAsia="宋体" w:hAnsi="宋体"/>
                <w:sz w:val="21"/>
                <w:szCs w:val="21"/>
              </w:rPr>
              <w:t>14</w:t>
            </w:r>
          </w:p>
        </w:tc>
        <w:tc>
          <w:tcPr>
            <w:tcW w:w="642" w:type="dxa"/>
            <w:vMerge w:val="restart"/>
            <w:vAlign w:val="center"/>
          </w:tcPr>
          <w:p w:rsidR="005D1D56" w:rsidRPr="008A5850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17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2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9" w:type="dxa"/>
            <w:gridSpan w:val="2"/>
            <w:vMerge w:val="restart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E804F5">
              <w:rPr>
                <w:sz w:val="18"/>
                <w:szCs w:val="18"/>
              </w:rPr>
              <w:t>14</w:t>
            </w:r>
            <w:r w:rsidRPr="00E804F5">
              <w:rPr>
                <w:rFonts w:hint="eastAsia"/>
                <w:sz w:val="18"/>
                <w:szCs w:val="18"/>
              </w:rPr>
              <w:t>级运动人体科学专业四年应修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学分，通识课另应修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38" w:type="dxa"/>
            <w:vMerge w:val="restart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F044C">
        <w:trPr>
          <w:gridAfter w:val="1"/>
          <w:wAfter w:w="11" w:type="dxa"/>
          <w:trHeight w:val="660"/>
        </w:trPr>
        <w:tc>
          <w:tcPr>
            <w:tcW w:w="882" w:type="dxa"/>
            <w:vMerge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2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8C185F">
            <w:pPr>
              <w:adjustRightInd w:val="0"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9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F044C">
        <w:trPr>
          <w:gridAfter w:val="1"/>
          <w:wAfter w:w="11" w:type="dxa"/>
          <w:trHeight w:val="812"/>
        </w:trPr>
        <w:tc>
          <w:tcPr>
            <w:tcW w:w="88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13" w:left="31680" w:rightChars="-7" w:right="31680" w:hangingChars="97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2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9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F044C">
        <w:trPr>
          <w:gridAfter w:val="1"/>
          <w:wAfter w:w="11" w:type="dxa"/>
          <w:trHeight w:val="878"/>
        </w:trPr>
        <w:tc>
          <w:tcPr>
            <w:tcW w:w="88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D20F8">
              <w:rPr>
                <w:rFonts w:ascii="宋体" w:eastAsia="宋体" w:hAnsi="宋体" w:hint="eastAsia"/>
                <w:sz w:val="21"/>
                <w:szCs w:val="21"/>
              </w:rPr>
              <w:t>文献检索与管理（通识课）</w:t>
            </w:r>
          </w:p>
        </w:tc>
        <w:tc>
          <w:tcPr>
            <w:tcW w:w="52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18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2" w:type="dxa"/>
            <w:vAlign w:val="center"/>
          </w:tcPr>
          <w:p w:rsidR="005D1D56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9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F044C">
        <w:trPr>
          <w:gridAfter w:val="1"/>
          <w:wAfter w:w="11" w:type="dxa"/>
          <w:trHeight w:val="475"/>
        </w:trPr>
        <w:tc>
          <w:tcPr>
            <w:tcW w:w="88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52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2" w:type="dxa"/>
            <w:vAlign w:val="center"/>
          </w:tcPr>
          <w:p w:rsidR="005D1D56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9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F044C">
        <w:trPr>
          <w:gridAfter w:val="1"/>
          <w:wAfter w:w="11" w:type="dxa"/>
          <w:trHeight w:val="486"/>
        </w:trPr>
        <w:tc>
          <w:tcPr>
            <w:tcW w:w="88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2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2" w:type="dxa"/>
            <w:vAlign w:val="center"/>
          </w:tcPr>
          <w:p w:rsidR="005D1D56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9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F044C">
        <w:trPr>
          <w:trHeight w:val="485"/>
        </w:trPr>
        <w:tc>
          <w:tcPr>
            <w:tcW w:w="882" w:type="dxa"/>
            <w:vMerge w:val="restart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人体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</w:p>
        </w:tc>
        <w:tc>
          <w:tcPr>
            <w:tcW w:w="642" w:type="dxa"/>
            <w:vMerge w:val="restart"/>
            <w:vAlign w:val="center"/>
          </w:tcPr>
          <w:p w:rsidR="005D1D56" w:rsidRPr="003D2DFA" w:rsidRDefault="005D1D56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176" w:type="dxa"/>
            <w:vAlign w:val="center"/>
          </w:tcPr>
          <w:p w:rsidR="005D1D56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羽毛球（限选课）</w:t>
            </w:r>
          </w:p>
        </w:tc>
        <w:tc>
          <w:tcPr>
            <w:tcW w:w="523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9" w:type="dxa"/>
            <w:gridSpan w:val="2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22" w:type="dxa"/>
            <w:vMerge w:val="restart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E804F5">
              <w:rPr>
                <w:rFonts w:hint="eastAsia"/>
                <w:sz w:val="18"/>
                <w:szCs w:val="18"/>
              </w:rPr>
              <w:t>级运动人体科学专业四年应修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学分，通识课另应修</w:t>
            </w:r>
            <w:r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49" w:type="dxa"/>
            <w:gridSpan w:val="2"/>
            <w:vMerge w:val="restart"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F044C">
        <w:trPr>
          <w:trHeight w:val="486"/>
        </w:trPr>
        <w:tc>
          <w:tcPr>
            <w:tcW w:w="882" w:type="dxa"/>
            <w:vMerge/>
            <w:vAlign w:val="center"/>
          </w:tcPr>
          <w:p w:rsidR="005D1D56" w:rsidRPr="003D2DFA" w:rsidRDefault="005D1D56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42" w:type="dxa"/>
            <w:vMerge/>
            <w:vAlign w:val="center"/>
          </w:tcPr>
          <w:p w:rsidR="005D1D56" w:rsidRPr="003D2DFA" w:rsidRDefault="005D1D56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76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523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9" w:type="dxa"/>
            <w:gridSpan w:val="2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22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49" w:type="dxa"/>
            <w:gridSpan w:val="2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F044C">
        <w:trPr>
          <w:trHeight w:val="486"/>
        </w:trPr>
        <w:tc>
          <w:tcPr>
            <w:tcW w:w="882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76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奥林匹克运动（通识课）</w:t>
            </w:r>
          </w:p>
        </w:tc>
        <w:tc>
          <w:tcPr>
            <w:tcW w:w="523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5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04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9" w:type="dxa"/>
            <w:gridSpan w:val="2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22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49" w:type="dxa"/>
            <w:gridSpan w:val="2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F044C">
        <w:trPr>
          <w:trHeight w:val="486"/>
        </w:trPr>
        <w:tc>
          <w:tcPr>
            <w:tcW w:w="882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76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523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9" w:type="dxa"/>
            <w:gridSpan w:val="2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22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49" w:type="dxa"/>
            <w:gridSpan w:val="2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F044C">
        <w:trPr>
          <w:trHeight w:val="486"/>
        </w:trPr>
        <w:tc>
          <w:tcPr>
            <w:tcW w:w="882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76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523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9" w:type="dxa"/>
            <w:gridSpan w:val="2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22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49" w:type="dxa"/>
            <w:gridSpan w:val="2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</w:tbl>
    <w:p w:rsidR="005D1D56" w:rsidRDefault="005D1D56" w:rsidP="001207F4">
      <w:pPr>
        <w:rPr>
          <w:sz w:val="28"/>
          <w:szCs w:val="28"/>
        </w:rPr>
      </w:pPr>
    </w:p>
    <w:p w:rsidR="005D1D56" w:rsidRDefault="005D1D56" w:rsidP="001207F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学期开设选修课任务表（表六）</w:t>
      </w:r>
    </w:p>
    <w:tbl>
      <w:tblPr>
        <w:tblW w:w="991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6"/>
        <w:gridCol w:w="557"/>
        <w:gridCol w:w="3265"/>
        <w:gridCol w:w="564"/>
        <w:gridCol w:w="557"/>
        <w:gridCol w:w="1547"/>
        <w:gridCol w:w="849"/>
        <w:gridCol w:w="1106"/>
        <w:gridCol w:w="736"/>
      </w:tblGrid>
      <w:tr w:rsidR="005D1D56" w:rsidRPr="00E804F5" w:rsidTr="000949F3">
        <w:trPr>
          <w:trHeight w:val="222"/>
        </w:trPr>
        <w:tc>
          <w:tcPr>
            <w:tcW w:w="736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57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265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564" w:type="dxa"/>
            <w:vAlign w:val="center"/>
          </w:tcPr>
          <w:p w:rsidR="005D1D56" w:rsidRPr="00E804F5" w:rsidRDefault="005D1D56" w:rsidP="005D1D56">
            <w:pPr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57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849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106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736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5D1D56" w:rsidRPr="00E804F5" w:rsidTr="000949F3">
        <w:trPr>
          <w:trHeight w:val="967"/>
        </w:trPr>
        <w:tc>
          <w:tcPr>
            <w:tcW w:w="736" w:type="dxa"/>
            <w:vMerge w:val="restart"/>
            <w:vAlign w:val="center"/>
          </w:tcPr>
          <w:p w:rsidR="005D1D56" w:rsidRPr="00842A23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842A23">
              <w:rPr>
                <w:rFonts w:ascii="宋体" w:eastAsia="宋体" w:hAnsi="宋体" w:hint="eastAsia"/>
                <w:sz w:val="21"/>
                <w:szCs w:val="21"/>
              </w:rPr>
              <w:t>新闻</w:t>
            </w:r>
            <w:r>
              <w:rPr>
                <w:rFonts w:ascii="宋体" w:eastAsia="宋体" w:hAnsi="宋体"/>
                <w:sz w:val="21"/>
                <w:szCs w:val="21"/>
              </w:rPr>
              <w:t>12</w:t>
            </w:r>
            <w:r w:rsidRPr="00842A23">
              <w:rPr>
                <w:rFonts w:ascii="宋体" w:eastAsia="宋体" w:hAnsi="宋体" w:hint="eastAsia"/>
                <w:sz w:val="21"/>
                <w:szCs w:val="21"/>
              </w:rPr>
              <w:t>级</w:t>
            </w:r>
          </w:p>
        </w:tc>
        <w:tc>
          <w:tcPr>
            <w:tcW w:w="557" w:type="dxa"/>
            <w:vMerge w:val="restart"/>
            <w:vAlign w:val="center"/>
          </w:tcPr>
          <w:p w:rsidR="005D1D56" w:rsidRPr="00842A23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842A23">
              <w:rPr>
                <w:rFonts w:ascii="宋体" w:eastAsia="宋体" w:hAnsi="宋体" w:hint="eastAsia"/>
                <w:sz w:val="21"/>
                <w:szCs w:val="21"/>
              </w:rPr>
              <w:t>八</w:t>
            </w:r>
          </w:p>
        </w:tc>
        <w:tc>
          <w:tcPr>
            <w:tcW w:w="32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新闻现场报道</w:t>
            </w:r>
          </w:p>
        </w:tc>
        <w:tc>
          <w:tcPr>
            <w:tcW w:w="56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6" w:type="dxa"/>
            <w:vMerge w:val="restart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级新闻学专业四年应修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 w:val="restart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8" w:left="31680" w:rightChars="-6" w:right="31680" w:hangingChars="67" w:firstLine="31680"/>
              <w:jc w:val="center"/>
              <w:rPr>
                <w:sz w:val="18"/>
                <w:szCs w:val="18"/>
              </w:rPr>
            </w:pPr>
          </w:p>
        </w:tc>
      </w:tr>
      <w:tr w:rsidR="005D1D56" w:rsidRPr="00E804F5" w:rsidTr="000949F3">
        <w:trPr>
          <w:trHeight w:val="968"/>
        </w:trPr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新闻传播研究方法</w:t>
            </w:r>
          </w:p>
        </w:tc>
        <w:tc>
          <w:tcPr>
            <w:tcW w:w="56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949F3">
        <w:trPr>
          <w:trHeight w:val="450"/>
        </w:trPr>
        <w:tc>
          <w:tcPr>
            <w:tcW w:w="736" w:type="dxa"/>
            <w:vMerge w:val="restart"/>
            <w:vAlign w:val="center"/>
          </w:tcPr>
          <w:p w:rsidR="005D1D56" w:rsidRPr="00842A23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842A23">
              <w:rPr>
                <w:rFonts w:ascii="宋体" w:eastAsia="宋体" w:hAnsi="宋体" w:hint="eastAsia"/>
                <w:sz w:val="21"/>
                <w:szCs w:val="21"/>
              </w:rPr>
              <w:t>新闻</w:t>
            </w:r>
            <w:r>
              <w:rPr>
                <w:rFonts w:ascii="宋体" w:eastAsia="宋体" w:hAnsi="宋体"/>
                <w:sz w:val="21"/>
                <w:szCs w:val="21"/>
              </w:rPr>
              <w:t>13</w:t>
            </w:r>
            <w:r w:rsidRPr="00842A23">
              <w:rPr>
                <w:rFonts w:ascii="宋体" w:eastAsia="宋体" w:hAnsi="宋体" w:hint="eastAsia"/>
                <w:sz w:val="21"/>
                <w:szCs w:val="21"/>
              </w:rPr>
              <w:t>级</w:t>
            </w:r>
          </w:p>
        </w:tc>
        <w:tc>
          <w:tcPr>
            <w:tcW w:w="557" w:type="dxa"/>
            <w:vMerge w:val="restart"/>
            <w:vAlign w:val="center"/>
          </w:tcPr>
          <w:p w:rsidR="005D1D56" w:rsidRPr="00842A23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26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广告创意与策划（限选课）</w:t>
            </w:r>
          </w:p>
        </w:tc>
        <w:tc>
          <w:tcPr>
            <w:tcW w:w="56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6" w:type="dxa"/>
            <w:vMerge w:val="restart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级新闻学专业四年应修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 w:val="restart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949F3">
        <w:trPr>
          <w:trHeight w:val="450"/>
        </w:trPr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新媒体研究</w:t>
            </w:r>
          </w:p>
        </w:tc>
        <w:tc>
          <w:tcPr>
            <w:tcW w:w="56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</w:t>
            </w:r>
            <w:r w:rsidRPr="00E804F5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949F3">
        <w:trPr>
          <w:trHeight w:val="450"/>
        </w:trPr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著名主持人与记者研究</w:t>
            </w:r>
          </w:p>
        </w:tc>
        <w:tc>
          <w:tcPr>
            <w:tcW w:w="56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949F3">
        <w:trPr>
          <w:trHeight w:val="450"/>
        </w:trPr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5" w:type="dxa"/>
            <w:vAlign w:val="center"/>
          </w:tcPr>
          <w:p w:rsidR="005D1D56" w:rsidRPr="00003161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03161">
              <w:rPr>
                <w:rFonts w:ascii="宋体" w:eastAsia="宋体" w:hAnsi="宋体" w:hint="eastAsia"/>
                <w:sz w:val="21"/>
                <w:szCs w:val="21"/>
              </w:rPr>
              <w:t>体育纪录片赏析</w:t>
            </w:r>
          </w:p>
        </w:tc>
        <w:tc>
          <w:tcPr>
            <w:tcW w:w="56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949F3">
        <w:trPr>
          <w:trHeight w:val="450"/>
        </w:trPr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5" w:type="dxa"/>
            <w:vAlign w:val="center"/>
          </w:tcPr>
          <w:p w:rsidR="005D1D56" w:rsidRPr="00CD4334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D4334">
              <w:rPr>
                <w:rFonts w:ascii="宋体" w:eastAsia="宋体" w:hAnsi="宋体" w:hint="eastAsia"/>
                <w:sz w:val="21"/>
                <w:szCs w:val="21"/>
              </w:rPr>
              <w:t>媒介批评学</w:t>
            </w:r>
          </w:p>
        </w:tc>
        <w:tc>
          <w:tcPr>
            <w:tcW w:w="56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949F3">
        <w:trPr>
          <w:trHeight w:val="450"/>
        </w:trPr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5" w:type="dxa"/>
            <w:vAlign w:val="center"/>
          </w:tcPr>
          <w:p w:rsidR="005D1D56" w:rsidRPr="00CD4334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D4334">
              <w:rPr>
                <w:rFonts w:ascii="宋体" w:eastAsia="宋体" w:hAnsi="宋体" w:hint="eastAsia"/>
                <w:sz w:val="21"/>
                <w:szCs w:val="21"/>
              </w:rPr>
              <w:t>电视播音与主持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（限选课）</w:t>
            </w:r>
          </w:p>
        </w:tc>
        <w:tc>
          <w:tcPr>
            <w:tcW w:w="564" w:type="dxa"/>
            <w:vAlign w:val="center"/>
          </w:tcPr>
          <w:p w:rsidR="005D1D56" w:rsidRPr="00CF2769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949F3">
        <w:trPr>
          <w:trHeight w:val="450"/>
        </w:trPr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5" w:type="dxa"/>
            <w:vAlign w:val="center"/>
          </w:tcPr>
          <w:p w:rsidR="005D1D56" w:rsidRPr="00CF276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2769">
              <w:rPr>
                <w:rFonts w:ascii="宋体" w:eastAsia="宋体" w:hAnsi="宋体" w:hint="eastAsia"/>
                <w:sz w:val="21"/>
                <w:szCs w:val="21"/>
              </w:rPr>
              <w:t>中国报业研究（限选课）</w:t>
            </w:r>
          </w:p>
        </w:tc>
        <w:tc>
          <w:tcPr>
            <w:tcW w:w="56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949F3">
        <w:trPr>
          <w:trHeight w:val="450"/>
        </w:trPr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5" w:type="dxa"/>
            <w:vAlign w:val="center"/>
          </w:tcPr>
          <w:p w:rsidR="005D1D56" w:rsidRPr="00CF276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2769">
              <w:rPr>
                <w:rFonts w:ascii="宋体" w:eastAsia="宋体" w:hAnsi="宋体" w:hint="eastAsia"/>
                <w:sz w:val="21"/>
                <w:szCs w:val="21"/>
              </w:rPr>
              <w:t>中外体育新闻跨文化研究</w:t>
            </w:r>
          </w:p>
        </w:tc>
        <w:tc>
          <w:tcPr>
            <w:tcW w:w="56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949F3">
        <w:trPr>
          <w:trHeight w:val="450"/>
        </w:trPr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5" w:type="dxa"/>
            <w:vAlign w:val="center"/>
          </w:tcPr>
          <w:p w:rsidR="005D1D56" w:rsidRPr="00C46573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46573">
              <w:rPr>
                <w:rFonts w:ascii="宋体" w:eastAsia="宋体" w:hAnsi="宋体" w:hint="eastAsia"/>
                <w:sz w:val="21"/>
                <w:szCs w:val="21"/>
              </w:rPr>
              <w:t>电视新闻节目研究（限选课）</w:t>
            </w:r>
          </w:p>
        </w:tc>
        <w:tc>
          <w:tcPr>
            <w:tcW w:w="56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949F3">
        <w:trPr>
          <w:trHeight w:val="450"/>
        </w:trPr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5" w:type="dxa"/>
            <w:vAlign w:val="center"/>
          </w:tcPr>
          <w:p w:rsidR="005D1D56" w:rsidRPr="00B9081D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9081D">
              <w:rPr>
                <w:rFonts w:ascii="宋体" w:eastAsia="宋体" w:hAnsi="宋体" w:hint="eastAsia"/>
                <w:sz w:val="21"/>
                <w:szCs w:val="21"/>
              </w:rPr>
              <w:t>网络新闻传播实务</w:t>
            </w:r>
          </w:p>
        </w:tc>
        <w:tc>
          <w:tcPr>
            <w:tcW w:w="56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949F3">
        <w:trPr>
          <w:trHeight w:val="450"/>
        </w:trPr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申论写作（通识课）</w:t>
            </w:r>
          </w:p>
        </w:tc>
        <w:tc>
          <w:tcPr>
            <w:tcW w:w="56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949F3">
        <w:trPr>
          <w:trHeight w:val="450"/>
        </w:trPr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大学生就业指导（通识课）</w:t>
            </w:r>
          </w:p>
        </w:tc>
        <w:tc>
          <w:tcPr>
            <w:tcW w:w="56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5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949F3">
        <w:trPr>
          <w:trHeight w:val="450"/>
        </w:trPr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教育学（通识课）</w:t>
            </w:r>
          </w:p>
        </w:tc>
        <w:tc>
          <w:tcPr>
            <w:tcW w:w="56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4(1-9)</w:t>
            </w:r>
          </w:p>
        </w:tc>
        <w:tc>
          <w:tcPr>
            <w:tcW w:w="849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949F3">
        <w:trPr>
          <w:trHeight w:val="450"/>
        </w:trPr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动感瑜伽（通识课）</w:t>
            </w:r>
          </w:p>
        </w:tc>
        <w:tc>
          <w:tcPr>
            <w:tcW w:w="56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5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949F3">
        <w:trPr>
          <w:trHeight w:val="450"/>
        </w:trPr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Access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数据库及应用（通识课）</w:t>
            </w:r>
          </w:p>
        </w:tc>
        <w:tc>
          <w:tcPr>
            <w:tcW w:w="56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5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949F3">
        <w:trPr>
          <w:trHeight w:val="450"/>
        </w:trPr>
        <w:tc>
          <w:tcPr>
            <w:tcW w:w="736" w:type="dxa"/>
            <w:vMerge w:val="restart"/>
            <w:vAlign w:val="center"/>
          </w:tcPr>
          <w:p w:rsidR="005D1D56" w:rsidRPr="00CF6B6C" w:rsidRDefault="005D1D56" w:rsidP="0088761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新闻</w:t>
            </w:r>
            <w:r w:rsidRPr="00CF6B6C">
              <w:rPr>
                <w:rFonts w:ascii="宋体" w:eastAsia="宋体" w:hAnsi="宋体"/>
                <w:sz w:val="21"/>
                <w:szCs w:val="21"/>
              </w:rPr>
              <w:t>14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级</w:t>
            </w:r>
          </w:p>
        </w:tc>
        <w:tc>
          <w:tcPr>
            <w:tcW w:w="557" w:type="dxa"/>
            <w:vMerge w:val="restart"/>
            <w:vAlign w:val="center"/>
          </w:tcPr>
          <w:p w:rsidR="005D1D56" w:rsidRPr="00CF6B6C" w:rsidRDefault="005D1D56" w:rsidP="0088761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6B6C"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26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64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06" w:type="dxa"/>
            <w:vMerge w:val="restart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E804F5">
              <w:rPr>
                <w:rFonts w:hint="eastAsia"/>
                <w:sz w:val="18"/>
                <w:szCs w:val="18"/>
              </w:rPr>
              <w:t>级新闻学专业四年应修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 w:val="restart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D1D56" w:rsidRPr="00E804F5" w:rsidTr="000949F3">
        <w:trPr>
          <w:trHeight w:val="450"/>
        </w:trPr>
        <w:tc>
          <w:tcPr>
            <w:tcW w:w="736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64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949F3">
        <w:trPr>
          <w:trHeight w:val="450"/>
        </w:trPr>
        <w:tc>
          <w:tcPr>
            <w:tcW w:w="736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64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949F3">
        <w:trPr>
          <w:trHeight w:val="450"/>
        </w:trPr>
        <w:tc>
          <w:tcPr>
            <w:tcW w:w="736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D20F8">
              <w:rPr>
                <w:rFonts w:ascii="宋体" w:eastAsia="宋体" w:hAnsi="宋体" w:hint="eastAsia"/>
                <w:sz w:val="21"/>
                <w:szCs w:val="21"/>
              </w:rPr>
              <w:t>文献检索与管理（通识课）</w:t>
            </w:r>
          </w:p>
        </w:tc>
        <w:tc>
          <w:tcPr>
            <w:tcW w:w="564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18</w:t>
            </w:r>
          </w:p>
        </w:tc>
        <w:tc>
          <w:tcPr>
            <w:tcW w:w="557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949F3">
        <w:trPr>
          <w:trHeight w:val="450"/>
        </w:trPr>
        <w:tc>
          <w:tcPr>
            <w:tcW w:w="736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564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949F3">
        <w:trPr>
          <w:trHeight w:val="450"/>
        </w:trPr>
        <w:tc>
          <w:tcPr>
            <w:tcW w:w="736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64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949F3">
        <w:trPr>
          <w:trHeight w:val="450"/>
        </w:trPr>
        <w:tc>
          <w:tcPr>
            <w:tcW w:w="736" w:type="dxa"/>
            <w:vMerge w:val="restart"/>
            <w:vAlign w:val="center"/>
          </w:tcPr>
          <w:p w:rsidR="005D1D56" w:rsidRPr="003D2DFA" w:rsidRDefault="005D1D56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新闻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级</w:t>
            </w:r>
          </w:p>
        </w:tc>
        <w:tc>
          <w:tcPr>
            <w:tcW w:w="557" w:type="dxa"/>
            <w:vMerge w:val="restart"/>
            <w:vAlign w:val="center"/>
          </w:tcPr>
          <w:p w:rsidR="005D1D56" w:rsidRPr="003D2DFA" w:rsidRDefault="005D1D56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265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564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06" w:type="dxa"/>
            <w:vMerge w:val="restart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15</w:t>
            </w:r>
            <w:r w:rsidRPr="00E804F5">
              <w:rPr>
                <w:rFonts w:hint="eastAsia"/>
                <w:sz w:val="18"/>
                <w:szCs w:val="18"/>
              </w:rPr>
              <w:t>级新闻学专业四年应修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36" w:type="dxa"/>
            <w:vMerge w:val="restart"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949F3">
        <w:trPr>
          <w:trHeight w:val="450"/>
        </w:trPr>
        <w:tc>
          <w:tcPr>
            <w:tcW w:w="736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265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奥林匹克运动（通识课）</w:t>
            </w:r>
          </w:p>
        </w:tc>
        <w:tc>
          <w:tcPr>
            <w:tcW w:w="564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57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47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949F3">
        <w:trPr>
          <w:trHeight w:val="450"/>
        </w:trPr>
        <w:tc>
          <w:tcPr>
            <w:tcW w:w="736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265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564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949F3">
        <w:trPr>
          <w:trHeight w:val="450"/>
        </w:trPr>
        <w:tc>
          <w:tcPr>
            <w:tcW w:w="736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265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564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06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</w:tbl>
    <w:p w:rsidR="005D1D56" w:rsidRDefault="005D1D56" w:rsidP="00513321">
      <w:pPr>
        <w:rPr>
          <w:sz w:val="28"/>
          <w:szCs w:val="28"/>
        </w:rPr>
      </w:pPr>
    </w:p>
    <w:p w:rsidR="005D1D56" w:rsidRDefault="005D1D56" w:rsidP="0051332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学期开设选修课任务表（表七）</w:t>
      </w:r>
    </w:p>
    <w:tbl>
      <w:tblPr>
        <w:tblW w:w="1009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0"/>
        <w:gridCol w:w="568"/>
        <w:gridCol w:w="3361"/>
        <w:gridCol w:w="531"/>
        <w:gridCol w:w="568"/>
        <w:gridCol w:w="1503"/>
        <w:gridCol w:w="935"/>
        <w:gridCol w:w="1128"/>
        <w:gridCol w:w="750"/>
      </w:tblGrid>
      <w:tr w:rsidR="005D1D56" w:rsidRPr="00E804F5" w:rsidTr="0024109D">
        <w:trPr>
          <w:trHeight w:val="736"/>
        </w:trPr>
        <w:tc>
          <w:tcPr>
            <w:tcW w:w="750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  <w:r w:rsidRPr="00E804F5">
              <w:rPr>
                <w:rFonts w:hint="eastAsia"/>
                <w:sz w:val="18"/>
                <w:szCs w:val="18"/>
              </w:rPr>
              <w:t>专业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/>
              <w:jc w:val="center"/>
              <w:rPr>
                <w:sz w:val="18"/>
                <w:szCs w:val="18"/>
              </w:rPr>
            </w:pPr>
            <w:r w:rsidRPr="00E804F5"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3361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  <w:r w:rsidRPr="00E804F5">
              <w:rPr>
                <w:rFonts w:hint="eastAsia"/>
                <w:sz w:val="18"/>
                <w:szCs w:val="18"/>
              </w:rPr>
              <w:t>选修课程</w:t>
            </w:r>
          </w:p>
        </w:tc>
        <w:tc>
          <w:tcPr>
            <w:tcW w:w="531" w:type="dxa"/>
            <w:vAlign w:val="center"/>
          </w:tcPr>
          <w:p w:rsidR="005D1D56" w:rsidRPr="00E804F5" w:rsidRDefault="005D1D56" w:rsidP="005D1D56">
            <w:pPr>
              <w:ind w:leftChars="-7" w:left="31680" w:rightChars="-6" w:right="31680" w:hangingChars="51" w:firstLine="31680"/>
              <w:jc w:val="center"/>
              <w:rPr>
                <w:sz w:val="18"/>
                <w:szCs w:val="18"/>
              </w:rPr>
            </w:pPr>
            <w:r w:rsidRPr="00E804F5"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18"/>
                <w:szCs w:val="18"/>
              </w:rPr>
            </w:pP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1503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  <w:r w:rsidRPr="00E804F5">
              <w:rPr>
                <w:rFonts w:hint="eastAsia"/>
                <w:sz w:val="18"/>
                <w:szCs w:val="18"/>
              </w:rPr>
              <w:t>周学时、时段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18"/>
                <w:szCs w:val="18"/>
              </w:rPr>
            </w:pPr>
            <w:r w:rsidRPr="00E804F5">
              <w:rPr>
                <w:rFonts w:hint="eastAsia"/>
                <w:sz w:val="18"/>
                <w:szCs w:val="18"/>
              </w:rPr>
              <w:t>选修人数</w:t>
            </w:r>
          </w:p>
        </w:tc>
        <w:tc>
          <w:tcPr>
            <w:tcW w:w="1128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750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5D1D56" w:rsidRPr="00E804F5" w:rsidTr="0024109D">
        <w:trPr>
          <w:trHeight w:val="526"/>
        </w:trPr>
        <w:tc>
          <w:tcPr>
            <w:tcW w:w="750" w:type="dxa"/>
            <w:vMerge w:val="restart"/>
            <w:vAlign w:val="center"/>
          </w:tcPr>
          <w:p w:rsidR="005D1D56" w:rsidRPr="008F4461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8F4461">
              <w:rPr>
                <w:rFonts w:ascii="宋体" w:eastAsia="宋体" w:hAnsi="宋体" w:hint="eastAsia"/>
                <w:sz w:val="21"/>
                <w:szCs w:val="21"/>
              </w:rPr>
              <w:t>经济</w:t>
            </w:r>
            <w:r w:rsidRPr="008F4461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68" w:type="dxa"/>
            <w:vMerge w:val="restart"/>
            <w:vAlign w:val="center"/>
          </w:tcPr>
          <w:p w:rsidR="005D1D56" w:rsidRPr="008F4461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36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管理信息系统</w:t>
            </w:r>
          </w:p>
        </w:tc>
        <w:tc>
          <w:tcPr>
            <w:tcW w:w="53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8" w:type="dxa"/>
            <w:vMerge w:val="restart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级经济学专业四年应修</w:t>
            </w:r>
            <w:r w:rsidRPr="00E804F5">
              <w:rPr>
                <w:sz w:val="18"/>
                <w:szCs w:val="18"/>
              </w:rPr>
              <w:t>28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50" w:type="dxa"/>
            <w:vMerge w:val="restart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109D">
        <w:trPr>
          <w:trHeight w:val="526"/>
        </w:trPr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6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网球</w:t>
            </w:r>
          </w:p>
        </w:tc>
        <w:tc>
          <w:tcPr>
            <w:tcW w:w="53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109D">
        <w:trPr>
          <w:trHeight w:val="526"/>
        </w:trPr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6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游泳</w:t>
            </w:r>
          </w:p>
        </w:tc>
        <w:tc>
          <w:tcPr>
            <w:tcW w:w="53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109D">
        <w:trPr>
          <w:trHeight w:val="526"/>
        </w:trPr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6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证券投资学</w:t>
            </w:r>
          </w:p>
        </w:tc>
        <w:tc>
          <w:tcPr>
            <w:tcW w:w="53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109D">
        <w:trPr>
          <w:trHeight w:val="526"/>
        </w:trPr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6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管理会计</w:t>
            </w:r>
          </w:p>
        </w:tc>
        <w:tc>
          <w:tcPr>
            <w:tcW w:w="531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109D">
        <w:trPr>
          <w:trHeight w:val="526"/>
        </w:trPr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6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会计电算化</w:t>
            </w:r>
          </w:p>
        </w:tc>
        <w:tc>
          <w:tcPr>
            <w:tcW w:w="531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109D">
        <w:trPr>
          <w:trHeight w:val="526"/>
        </w:trPr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6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企业并购</w:t>
            </w:r>
          </w:p>
        </w:tc>
        <w:tc>
          <w:tcPr>
            <w:tcW w:w="531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109D">
        <w:trPr>
          <w:trHeight w:val="526"/>
        </w:trPr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6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电子商务</w:t>
            </w:r>
          </w:p>
        </w:tc>
        <w:tc>
          <w:tcPr>
            <w:tcW w:w="531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109D">
        <w:trPr>
          <w:trHeight w:val="526"/>
        </w:trPr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6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理财规划</w:t>
            </w:r>
          </w:p>
        </w:tc>
        <w:tc>
          <w:tcPr>
            <w:tcW w:w="531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109D">
        <w:trPr>
          <w:trHeight w:val="526"/>
        </w:trPr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6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保险学</w:t>
            </w:r>
          </w:p>
        </w:tc>
        <w:tc>
          <w:tcPr>
            <w:tcW w:w="531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109D">
        <w:trPr>
          <w:trHeight w:val="526"/>
        </w:trPr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6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申论写作（通识课）</w:t>
            </w:r>
          </w:p>
        </w:tc>
        <w:tc>
          <w:tcPr>
            <w:tcW w:w="53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109D">
        <w:trPr>
          <w:trHeight w:val="526"/>
        </w:trPr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6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大学生就业指导（通识课）</w:t>
            </w:r>
          </w:p>
        </w:tc>
        <w:tc>
          <w:tcPr>
            <w:tcW w:w="53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0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109D">
        <w:trPr>
          <w:trHeight w:val="526"/>
        </w:trPr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6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教育学（通识课）</w:t>
            </w:r>
          </w:p>
        </w:tc>
        <w:tc>
          <w:tcPr>
            <w:tcW w:w="53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4(1-9)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109D">
        <w:trPr>
          <w:trHeight w:val="526"/>
        </w:trPr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6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动感瑜伽（通识课）</w:t>
            </w:r>
          </w:p>
        </w:tc>
        <w:tc>
          <w:tcPr>
            <w:tcW w:w="53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0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109D">
        <w:trPr>
          <w:trHeight w:val="526"/>
        </w:trPr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6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Access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数据库及应用（通识课）</w:t>
            </w:r>
          </w:p>
        </w:tc>
        <w:tc>
          <w:tcPr>
            <w:tcW w:w="53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0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109D">
        <w:trPr>
          <w:trHeight w:val="526"/>
        </w:trPr>
        <w:tc>
          <w:tcPr>
            <w:tcW w:w="750" w:type="dxa"/>
            <w:vMerge w:val="restart"/>
            <w:vAlign w:val="center"/>
          </w:tcPr>
          <w:p w:rsidR="005D1D56" w:rsidRPr="008F029D" w:rsidRDefault="005D1D56" w:rsidP="005D1D56">
            <w:pPr>
              <w:ind w:left="31680" w:hangingChars="5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经济</w:t>
            </w:r>
            <w:r w:rsidRPr="008F029D">
              <w:rPr>
                <w:rFonts w:ascii="宋体" w:eastAsia="宋体" w:hAnsi="宋体"/>
                <w:sz w:val="21"/>
                <w:szCs w:val="21"/>
              </w:rPr>
              <w:t>14</w:t>
            </w:r>
          </w:p>
        </w:tc>
        <w:tc>
          <w:tcPr>
            <w:tcW w:w="568" w:type="dxa"/>
            <w:vMerge w:val="restart"/>
            <w:vAlign w:val="center"/>
          </w:tcPr>
          <w:p w:rsidR="005D1D56" w:rsidRPr="008F029D" w:rsidRDefault="005D1D56" w:rsidP="005D1D56">
            <w:pPr>
              <w:ind w:firstLineChars="50" w:firstLine="31680"/>
              <w:rPr>
                <w:rFonts w:ascii="宋体" w:eastAsia="宋体" w:hAnsi="宋体"/>
                <w:sz w:val="21"/>
                <w:szCs w:val="21"/>
              </w:rPr>
            </w:pPr>
            <w:r w:rsidRPr="008F029D"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361" w:type="dxa"/>
            <w:vAlign w:val="center"/>
          </w:tcPr>
          <w:p w:rsidR="005D1D56" w:rsidRPr="00E804F5" w:rsidRDefault="005D1D56" w:rsidP="003E606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31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3E6069" w:rsidRDefault="005D1D56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8" w:type="dxa"/>
            <w:vMerge w:val="restart"/>
            <w:vAlign w:val="center"/>
          </w:tcPr>
          <w:p w:rsidR="005D1D56" w:rsidRPr="00E804F5" w:rsidRDefault="005D1D56" w:rsidP="003E6069">
            <w:pPr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14</w:t>
            </w:r>
            <w:r w:rsidRPr="00E804F5">
              <w:rPr>
                <w:rFonts w:hint="eastAsia"/>
                <w:sz w:val="18"/>
                <w:szCs w:val="18"/>
              </w:rPr>
              <w:t>级经济学专业四年应修</w:t>
            </w:r>
            <w:r w:rsidRPr="00E804F5">
              <w:rPr>
                <w:sz w:val="18"/>
                <w:szCs w:val="18"/>
              </w:rPr>
              <w:t>28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50" w:type="dxa"/>
            <w:vMerge w:val="restart"/>
            <w:vAlign w:val="center"/>
          </w:tcPr>
          <w:p w:rsidR="005D1D56" w:rsidRPr="003E6069" w:rsidRDefault="005D1D56" w:rsidP="003E6069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109D">
        <w:trPr>
          <w:trHeight w:val="526"/>
        </w:trPr>
        <w:tc>
          <w:tcPr>
            <w:tcW w:w="750" w:type="dxa"/>
            <w:vMerge/>
            <w:vAlign w:val="center"/>
          </w:tcPr>
          <w:p w:rsidR="005D1D56" w:rsidRPr="003E6069" w:rsidRDefault="005D1D56" w:rsidP="008876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5D1D56" w:rsidRPr="003E6069" w:rsidRDefault="005D1D56" w:rsidP="008876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61" w:type="dxa"/>
            <w:vAlign w:val="center"/>
          </w:tcPr>
          <w:p w:rsidR="005D1D56" w:rsidRPr="00E804F5" w:rsidRDefault="005D1D56" w:rsidP="003E606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31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3E6069" w:rsidRDefault="005D1D56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8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109D">
        <w:trPr>
          <w:trHeight w:val="526"/>
        </w:trPr>
        <w:tc>
          <w:tcPr>
            <w:tcW w:w="750" w:type="dxa"/>
            <w:vMerge/>
            <w:vAlign w:val="center"/>
          </w:tcPr>
          <w:p w:rsidR="005D1D56" w:rsidRPr="003E6069" w:rsidRDefault="005D1D56" w:rsidP="008876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5D1D56" w:rsidRPr="003E6069" w:rsidRDefault="005D1D56" w:rsidP="008876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61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11" w:left="31680" w:rightChars="-20" w:right="31680" w:hangingChars="78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31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3E6069" w:rsidRDefault="005D1D56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8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109D">
        <w:trPr>
          <w:trHeight w:val="526"/>
        </w:trPr>
        <w:tc>
          <w:tcPr>
            <w:tcW w:w="750" w:type="dxa"/>
            <w:vMerge/>
            <w:vAlign w:val="center"/>
          </w:tcPr>
          <w:p w:rsidR="005D1D56" w:rsidRPr="003E6069" w:rsidRDefault="005D1D56" w:rsidP="008876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5D1D56" w:rsidRPr="003E6069" w:rsidRDefault="005D1D56" w:rsidP="008876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61" w:type="dxa"/>
            <w:vAlign w:val="center"/>
          </w:tcPr>
          <w:p w:rsidR="005D1D56" w:rsidRPr="003E6069" w:rsidRDefault="005D1D56" w:rsidP="003E606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D20F8">
              <w:rPr>
                <w:rFonts w:ascii="宋体" w:eastAsia="宋体" w:hAnsi="宋体" w:hint="eastAsia"/>
                <w:sz w:val="21"/>
                <w:szCs w:val="21"/>
              </w:rPr>
              <w:t>文献检索与管理（通识课）</w:t>
            </w:r>
          </w:p>
        </w:tc>
        <w:tc>
          <w:tcPr>
            <w:tcW w:w="531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18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</w:t>
            </w:r>
          </w:p>
        </w:tc>
        <w:tc>
          <w:tcPr>
            <w:tcW w:w="1503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3E6069" w:rsidRDefault="005D1D56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8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109D">
        <w:trPr>
          <w:trHeight w:val="526"/>
        </w:trPr>
        <w:tc>
          <w:tcPr>
            <w:tcW w:w="750" w:type="dxa"/>
            <w:vMerge/>
            <w:vAlign w:val="center"/>
          </w:tcPr>
          <w:p w:rsidR="005D1D56" w:rsidRPr="003E6069" w:rsidRDefault="005D1D56" w:rsidP="008876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5D1D56" w:rsidRPr="003E6069" w:rsidRDefault="005D1D56" w:rsidP="008876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61" w:type="dxa"/>
            <w:vAlign w:val="center"/>
          </w:tcPr>
          <w:p w:rsidR="005D1D56" w:rsidRPr="003E6069" w:rsidRDefault="005D1D56" w:rsidP="003E606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531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3E6069" w:rsidRDefault="005D1D56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8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109D">
        <w:trPr>
          <w:trHeight w:val="526"/>
        </w:trPr>
        <w:tc>
          <w:tcPr>
            <w:tcW w:w="750" w:type="dxa"/>
            <w:vMerge/>
            <w:vAlign w:val="center"/>
          </w:tcPr>
          <w:p w:rsidR="005D1D56" w:rsidRPr="003E6069" w:rsidRDefault="005D1D56" w:rsidP="008876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5D1D56" w:rsidRPr="003E6069" w:rsidRDefault="005D1D56" w:rsidP="008876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61" w:type="dxa"/>
            <w:vAlign w:val="center"/>
          </w:tcPr>
          <w:p w:rsidR="005D1D56" w:rsidRPr="003E6069" w:rsidRDefault="005D1D56" w:rsidP="003E606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31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3E6069" w:rsidRDefault="005D1D56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8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109D">
        <w:trPr>
          <w:trHeight w:val="526"/>
        </w:trPr>
        <w:tc>
          <w:tcPr>
            <w:tcW w:w="750" w:type="dxa"/>
            <w:vMerge w:val="restart"/>
            <w:vAlign w:val="center"/>
          </w:tcPr>
          <w:p w:rsidR="005D1D56" w:rsidRPr="003D2DFA" w:rsidRDefault="005D1D56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经济</w:t>
            </w:r>
            <w:r>
              <w:rPr>
                <w:rFonts w:ascii="宋体" w:eastAsia="宋体" w:hAnsi="宋体"/>
                <w:sz w:val="21"/>
                <w:szCs w:val="21"/>
              </w:rPr>
              <w:t>15</w:t>
            </w:r>
          </w:p>
        </w:tc>
        <w:tc>
          <w:tcPr>
            <w:tcW w:w="568" w:type="dxa"/>
            <w:vMerge w:val="restart"/>
            <w:vAlign w:val="center"/>
          </w:tcPr>
          <w:p w:rsidR="005D1D56" w:rsidRPr="003D2DFA" w:rsidRDefault="005D1D56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361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531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28" w:type="dxa"/>
            <w:vMerge w:val="restart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:rsidR="005D1D56" w:rsidRDefault="005D1D56" w:rsidP="0088761D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E804F5">
              <w:rPr>
                <w:rFonts w:hint="eastAsia"/>
                <w:sz w:val="18"/>
                <w:szCs w:val="18"/>
              </w:rPr>
              <w:t>级经济学专业四年应修</w:t>
            </w:r>
            <w:r w:rsidRPr="00E804F5">
              <w:rPr>
                <w:sz w:val="18"/>
                <w:szCs w:val="18"/>
              </w:rPr>
              <w:t>28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 w:val="restart"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109D">
        <w:trPr>
          <w:trHeight w:val="526"/>
        </w:trPr>
        <w:tc>
          <w:tcPr>
            <w:tcW w:w="750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61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奥林匹克运动（通识课）</w:t>
            </w:r>
          </w:p>
        </w:tc>
        <w:tc>
          <w:tcPr>
            <w:tcW w:w="531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8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03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28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109D">
        <w:trPr>
          <w:trHeight w:val="526"/>
        </w:trPr>
        <w:tc>
          <w:tcPr>
            <w:tcW w:w="750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61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531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28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109D">
        <w:trPr>
          <w:trHeight w:val="526"/>
        </w:trPr>
        <w:tc>
          <w:tcPr>
            <w:tcW w:w="750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61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531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28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</w:tbl>
    <w:p w:rsidR="005D1D56" w:rsidRDefault="005D1D56" w:rsidP="005D1D56">
      <w:pPr>
        <w:tabs>
          <w:tab w:val="left" w:pos="15"/>
          <w:tab w:val="left" w:pos="255"/>
          <w:tab w:val="left" w:pos="3971"/>
          <w:tab w:val="left" w:pos="4530"/>
          <w:tab w:val="left" w:pos="5082"/>
          <w:tab w:val="left" w:pos="6552"/>
          <w:tab w:val="left" w:pos="7470"/>
          <w:tab w:val="left" w:pos="8265"/>
        </w:tabs>
        <w:ind w:leftChars="-20" w:left="31680" w:hangingChars="137" w:firstLine="31680"/>
        <w:jc w:val="left"/>
        <w:rPr>
          <w:sz w:val="21"/>
          <w:szCs w:val="21"/>
        </w:rPr>
      </w:pPr>
    </w:p>
    <w:p w:rsidR="005D1D56" w:rsidRDefault="005D1D56" w:rsidP="0071363D">
      <w:pPr>
        <w:tabs>
          <w:tab w:val="left" w:pos="15"/>
          <w:tab w:val="left" w:pos="255"/>
          <w:tab w:val="left" w:pos="3971"/>
          <w:tab w:val="left" w:pos="4530"/>
          <w:tab w:val="left" w:pos="5082"/>
          <w:tab w:val="left" w:pos="6552"/>
          <w:tab w:val="left" w:pos="7470"/>
          <w:tab w:val="left" w:pos="8265"/>
        </w:tabs>
        <w:ind w:leftChars="-20" w:left="31680" w:hangingChars="137" w:firstLine="31680"/>
        <w:jc w:val="left"/>
        <w:rPr>
          <w:sz w:val="21"/>
          <w:szCs w:val="21"/>
        </w:rPr>
      </w:pPr>
    </w:p>
    <w:p w:rsidR="005D1D56" w:rsidRDefault="005D1D56" w:rsidP="0071363D">
      <w:pPr>
        <w:tabs>
          <w:tab w:val="left" w:pos="15"/>
          <w:tab w:val="left" w:pos="255"/>
          <w:tab w:val="left" w:pos="3971"/>
          <w:tab w:val="left" w:pos="4530"/>
          <w:tab w:val="left" w:pos="5082"/>
          <w:tab w:val="left" w:pos="6552"/>
          <w:tab w:val="left" w:pos="7470"/>
          <w:tab w:val="left" w:pos="8265"/>
        </w:tabs>
        <w:ind w:leftChars="-20" w:left="31680" w:hangingChars="137" w:firstLine="31680"/>
        <w:jc w:val="left"/>
        <w:rPr>
          <w:sz w:val="21"/>
          <w:szCs w:val="21"/>
        </w:rPr>
      </w:pPr>
    </w:p>
    <w:p w:rsidR="005D1D56" w:rsidRPr="001521DE" w:rsidRDefault="005D1D56" w:rsidP="0034225E">
      <w:pPr>
        <w:tabs>
          <w:tab w:val="left" w:pos="255"/>
          <w:tab w:val="left" w:pos="3971"/>
          <w:tab w:val="left" w:pos="4530"/>
          <w:tab w:val="left" w:pos="5082"/>
          <w:tab w:val="left" w:pos="6552"/>
          <w:tab w:val="left" w:pos="7470"/>
          <w:tab w:val="left" w:pos="8265"/>
        </w:tabs>
        <w:jc w:val="left"/>
        <w:rPr>
          <w:sz w:val="21"/>
          <w:szCs w:val="21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八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</w:t>
      </w:r>
    </w:p>
    <w:tbl>
      <w:tblPr>
        <w:tblW w:w="1009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2"/>
        <w:gridCol w:w="567"/>
        <w:gridCol w:w="3318"/>
        <w:gridCol w:w="574"/>
        <w:gridCol w:w="567"/>
        <w:gridCol w:w="1504"/>
        <w:gridCol w:w="937"/>
        <w:gridCol w:w="1209"/>
        <w:gridCol w:w="671"/>
      </w:tblGrid>
      <w:tr w:rsidR="005D1D56" w:rsidRPr="00E804F5" w:rsidTr="00276704">
        <w:trPr>
          <w:trHeight w:val="582"/>
        </w:trPr>
        <w:tc>
          <w:tcPr>
            <w:tcW w:w="752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67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318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5D1D56">
            <w:pPr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67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937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209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671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5D1D56" w:rsidRPr="00E804F5" w:rsidTr="00276704">
        <w:trPr>
          <w:trHeight w:val="592"/>
        </w:trPr>
        <w:tc>
          <w:tcPr>
            <w:tcW w:w="752" w:type="dxa"/>
            <w:vMerge w:val="restart"/>
            <w:vAlign w:val="center"/>
          </w:tcPr>
          <w:p w:rsidR="005D1D56" w:rsidRPr="00193C14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93C14">
              <w:rPr>
                <w:rFonts w:ascii="宋体" w:eastAsia="宋体" w:hAnsi="宋体" w:hint="eastAsia"/>
                <w:sz w:val="21"/>
                <w:szCs w:val="21"/>
              </w:rPr>
              <w:t>公管</w:t>
            </w:r>
          </w:p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193C14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67" w:type="dxa"/>
            <w:vMerge w:val="restart"/>
            <w:vAlign w:val="center"/>
          </w:tcPr>
          <w:p w:rsidR="005D1D56" w:rsidRPr="00193C14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31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商务谈判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9" w:type="dxa"/>
            <w:vMerge w:val="restart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6" w:left="31680" w:rightChars="-7" w:right="31680" w:hangingChars="50" w:firstLine="3168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级公共事业管理专业四年应修</w:t>
            </w:r>
            <w:r w:rsidRPr="00E804F5">
              <w:rPr>
                <w:sz w:val="18"/>
                <w:szCs w:val="18"/>
              </w:rPr>
              <w:t>28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671" w:type="dxa"/>
            <w:vMerge w:val="restart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92"/>
        </w:trPr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游泳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9" w:type="dxa"/>
            <w:vMerge/>
            <w:vAlign w:val="center"/>
          </w:tcPr>
          <w:p w:rsidR="005D1D56" w:rsidRPr="00E804F5" w:rsidRDefault="005D1D56" w:rsidP="005D1D56">
            <w:pPr>
              <w:ind w:leftChars="-6" w:left="31680" w:rightChars="-7" w:right="31680" w:hangingChars="50" w:firstLine="31680"/>
              <w:jc w:val="center"/>
              <w:rPr>
                <w:sz w:val="18"/>
                <w:szCs w:val="18"/>
              </w:rPr>
            </w:pPr>
          </w:p>
        </w:tc>
        <w:tc>
          <w:tcPr>
            <w:tcW w:w="67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92"/>
        </w:trPr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国家公务员制度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9" w:type="dxa"/>
            <w:vMerge/>
            <w:vAlign w:val="center"/>
          </w:tcPr>
          <w:p w:rsidR="005D1D56" w:rsidRPr="00E804F5" w:rsidRDefault="005D1D56" w:rsidP="005D1D56">
            <w:pPr>
              <w:ind w:leftChars="-6" w:left="31680" w:rightChars="-7" w:right="31680" w:hangingChars="50" w:firstLine="31680"/>
              <w:jc w:val="center"/>
              <w:rPr>
                <w:sz w:val="18"/>
                <w:szCs w:val="18"/>
              </w:rPr>
            </w:pPr>
          </w:p>
        </w:tc>
        <w:tc>
          <w:tcPr>
            <w:tcW w:w="67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92"/>
        </w:trPr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中国行政史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9" w:type="dxa"/>
            <w:vMerge/>
            <w:vAlign w:val="center"/>
          </w:tcPr>
          <w:p w:rsidR="005D1D56" w:rsidRPr="00E804F5" w:rsidRDefault="005D1D56" w:rsidP="005D1D56">
            <w:pPr>
              <w:ind w:leftChars="-6" w:left="31680" w:rightChars="-7" w:right="31680" w:hangingChars="50" w:firstLine="31680"/>
              <w:jc w:val="center"/>
              <w:rPr>
                <w:sz w:val="18"/>
                <w:szCs w:val="18"/>
              </w:rPr>
            </w:pPr>
          </w:p>
        </w:tc>
        <w:tc>
          <w:tcPr>
            <w:tcW w:w="67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92"/>
        </w:trPr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领导科学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9" w:type="dxa"/>
            <w:vMerge/>
            <w:vAlign w:val="center"/>
          </w:tcPr>
          <w:p w:rsidR="005D1D56" w:rsidRPr="00E804F5" w:rsidRDefault="005D1D56" w:rsidP="005D1D56">
            <w:pPr>
              <w:ind w:leftChars="-6" w:left="31680" w:rightChars="-7" w:right="31680" w:hangingChars="50" w:firstLine="31680"/>
              <w:jc w:val="center"/>
              <w:rPr>
                <w:sz w:val="18"/>
                <w:szCs w:val="18"/>
              </w:rPr>
            </w:pPr>
          </w:p>
        </w:tc>
        <w:tc>
          <w:tcPr>
            <w:tcW w:w="67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92"/>
        </w:trPr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电子政务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9" w:type="dxa"/>
            <w:vMerge/>
            <w:vAlign w:val="center"/>
          </w:tcPr>
          <w:p w:rsidR="005D1D56" w:rsidRPr="00E804F5" w:rsidRDefault="005D1D56" w:rsidP="005D1D56">
            <w:pPr>
              <w:ind w:leftChars="-6" w:left="31680" w:rightChars="-7" w:right="31680" w:hangingChars="50" w:firstLine="31680"/>
              <w:jc w:val="center"/>
              <w:rPr>
                <w:sz w:val="18"/>
                <w:szCs w:val="18"/>
              </w:rPr>
            </w:pPr>
          </w:p>
        </w:tc>
        <w:tc>
          <w:tcPr>
            <w:tcW w:w="67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92"/>
        </w:trPr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非赢利组织管理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9" w:type="dxa"/>
            <w:vMerge/>
            <w:vAlign w:val="center"/>
          </w:tcPr>
          <w:p w:rsidR="005D1D56" w:rsidRPr="00E804F5" w:rsidRDefault="005D1D56" w:rsidP="005D1D56">
            <w:pPr>
              <w:ind w:leftChars="-6" w:left="31680" w:rightChars="-7" w:right="31680" w:hangingChars="50" w:firstLine="31680"/>
              <w:jc w:val="center"/>
              <w:rPr>
                <w:sz w:val="18"/>
                <w:szCs w:val="18"/>
              </w:rPr>
            </w:pPr>
          </w:p>
        </w:tc>
        <w:tc>
          <w:tcPr>
            <w:tcW w:w="67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92"/>
        </w:trPr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申论写作（通识课）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9" w:type="dxa"/>
            <w:vMerge/>
            <w:vAlign w:val="center"/>
          </w:tcPr>
          <w:p w:rsidR="005D1D56" w:rsidRPr="00E804F5" w:rsidRDefault="005D1D56" w:rsidP="005D1D56">
            <w:pPr>
              <w:ind w:leftChars="-6" w:left="31680" w:rightChars="-7" w:right="31680" w:hangingChars="50" w:firstLine="31680"/>
              <w:jc w:val="center"/>
              <w:rPr>
                <w:sz w:val="18"/>
                <w:szCs w:val="18"/>
              </w:rPr>
            </w:pPr>
          </w:p>
        </w:tc>
        <w:tc>
          <w:tcPr>
            <w:tcW w:w="67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92"/>
        </w:trPr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大学生就业指导（通识课）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9" w:type="dxa"/>
            <w:vMerge/>
            <w:vAlign w:val="center"/>
          </w:tcPr>
          <w:p w:rsidR="005D1D56" w:rsidRPr="00E804F5" w:rsidRDefault="005D1D56" w:rsidP="005D1D56">
            <w:pPr>
              <w:ind w:leftChars="-6" w:left="31680" w:rightChars="-7" w:right="31680" w:hangingChars="50" w:firstLine="31680"/>
              <w:jc w:val="center"/>
              <w:rPr>
                <w:sz w:val="18"/>
                <w:szCs w:val="18"/>
              </w:rPr>
            </w:pPr>
          </w:p>
        </w:tc>
        <w:tc>
          <w:tcPr>
            <w:tcW w:w="67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92"/>
        </w:trPr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教育学（通识课）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4(1-9)</w:t>
            </w:r>
          </w:p>
        </w:tc>
        <w:tc>
          <w:tcPr>
            <w:tcW w:w="937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9" w:type="dxa"/>
            <w:vMerge/>
            <w:vAlign w:val="center"/>
          </w:tcPr>
          <w:p w:rsidR="005D1D56" w:rsidRPr="00E804F5" w:rsidRDefault="005D1D56" w:rsidP="005D1D56">
            <w:pPr>
              <w:ind w:leftChars="-6" w:left="31680" w:rightChars="-7" w:right="31680" w:hangingChars="50" w:firstLine="31680"/>
              <w:jc w:val="center"/>
              <w:rPr>
                <w:sz w:val="18"/>
                <w:szCs w:val="18"/>
              </w:rPr>
            </w:pPr>
          </w:p>
        </w:tc>
        <w:tc>
          <w:tcPr>
            <w:tcW w:w="67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92"/>
        </w:trPr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动感瑜伽（通识课）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9" w:type="dxa"/>
            <w:vMerge/>
            <w:vAlign w:val="center"/>
          </w:tcPr>
          <w:p w:rsidR="005D1D56" w:rsidRPr="00E804F5" w:rsidRDefault="005D1D56" w:rsidP="005D1D56">
            <w:pPr>
              <w:ind w:leftChars="-6" w:left="31680" w:rightChars="-7" w:right="31680" w:hangingChars="50" w:firstLine="31680"/>
              <w:jc w:val="center"/>
              <w:rPr>
                <w:sz w:val="18"/>
                <w:szCs w:val="18"/>
              </w:rPr>
            </w:pPr>
          </w:p>
        </w:tc>
        <w:tc>
          <w:tcPr>
            <w:tcW w:w="67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92"/>
        </w:trPr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Access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数据库及应用（通识课）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9" w:type="dxa"/>
            <w:vMerge/>
            <w:vAlign w:val="center"/>
          </w:tcPr>
          <w:p w:rsidR="005D1D56" w:rsidRPr="00E804F5" w:rsidRDefault="005D1D56" w:rsidP="005D1D56">
            <w:pPr>
              <w:ind w:leftChars="-6" w:left="31680" w:rightChars="-7" w:right="31680" w:hangingChars="50" w:firstLine="31680"/>
              <w:jc w:val="center"/>
              <w:rPr>
                <w:sz w:val="18"/>
                <w:szCs w:val="18"/>
              </w:rPr>
            </w:pPr>
          </w:p>
        </w:tc>
        <w:tc>
          <w:tcPr>
            <w:tcW w:w="67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92"/>
        </w:trPr>
        <w:tc>
          <w:tcPr>
            <w:tcW w:w="752" w:type="dxa"/>
            <w:vMerge w:val="restart"/>
            <w:vAlign w:val="center"/>
          </w:tcPr>
          <w:p w:rsidR="005D1D56" w:rsidRPr="00CF6B6C" w:rsidRDefault="005D1D56" w:rsidP="005D1D56">
            <w:pPr>
              <w:ind w:left="31680" w:hangingChars="5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公管</w:t>
            </w:r>
            <w:r w:rsidRPr="00CF6B6C">
              <w:rPr>
                <w:rFonts w:ascii="宋体" w:eastAsia="宋体" w:hAnsi="宋体"/>
                <w:sz w:val="21"/>
                <w:szCs w:val="21"/>
              </w:rPr>
              <w:t>14</w:t>
            </w:r>
          </w:p>
        </w:tc>
        <w:tc>
          <w:tcPr>
            <w:tcW w:w="567" w:type="dxa"/>
            <w:vMerge w:val="restart"/>
            <w:vAlign w:val="center"/>
          </w:tcPr>
          <w:p w:rsidR="005D1D56" w:rsidRDefault="005D1D56" w:rsidP="0088761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5D1D56" w:rsidRPr="00CF6B6C" w:rsidRDefault="005D1D56" w:rsidP="005D1D56">
            <w:pPr>
              <w:ind w:firstLineChars="50" w:firstLine="31680"/>
              <w:rPr>
                <w:rFonts w:ascii="宋体" w:eastAsia="宋体" w:hAnsi="宋体"/>
                <w:sz w:val="21"/>
                <w:szCs w:val="21"/>
              </w:rPr>
            </w:pPr>
            <w:r w:rsidRPr="00CF6B6C"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318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09" w:type="dxa"/>
            <w:vMerge w:val="restart"/>
            <w:vAlign w:val="center"/>
          </w:tcPr>
          <w:p w:rsidR="005D1D56" w:rsidRDefault="005D1D56" w:rsidP="00ED40A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E804F5">
              <w:rPr>
                <w:rFonts w:hint="eastAsia"/>
                <w:sz w:val="18"/>
                <w:szCs w:val="18"/>
              </w:rPr>
              <w:t>级公共事业管理专业四年应修</w:t>
            </w:r>
            <w:r w:rsidRPr="00E804F5">
              <w:rPr>
                <w:sz w:val="18"/>
                <w:szCs w:val="18"/>
              </w:rPr>
              <w:t>28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</w:t>
            </w:r>
            <w:r>
              <w:rPr>
                <w:sz w:val="18"/>
                <w:szCs w:val="18"/>
              </w:rPr>
              <w:t xml:space="preserve"> </w:t>
            </w:r>
            <w:r w:rsidRPr="00E804F5">
              <w:rPr>
                <w:rFonts w:hint="eastAsia"/>
                <w:sz w:val="18"/>
                <w:szCs w:val="18"/>
              </w:rPr>
              <w:t>分</w:t>
            </w:r>
          </w:p>
          <w:p w:rsidR="005D1D56" w:rsidRPr="00E804F5" w:rsidRDefault="005D1D56" w:rsidP="00ED40A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71" w:type="dxa"/>
            <w:vMerge w:val="restart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D1D56" w:rsidRPr="00E804F5" w:rsidTr="00276704">
        <w:trPr>
          <w:trHeight w:val="592"/>
        </w:trPr>
        <w:tc>
          <w:tcPr>
            <w:tcW w:w="752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8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09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71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92"/>
        </w:trPr>
        <w:tc>
          <w:tcPr>
            <w:tcW w:w="752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8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09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71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92"/>
        </w:trPr>
        <w:tc>
          <w:tcPr>
            <w:tcW w:w="752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8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D20F8">
              <w:rPr>
                <w:rFonts w:ascii="宋体" w:eastAsia="宋体" w:hAnsi="宋体" w:hint="eastAsia"/>
                <w:sz w:val="21"/>
                <w:szCs w:val="21"/>
              </w:rPr>
              <w:t>文献检索与管理（通识课）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18</w:t>
            </w:r>
          </w:p>
        </w:tc>
        <w:tc>
          <w:tcPr>
            <w:tcW w:w="567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09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71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92"/>
        </w:trPr>
        <w:tc>
          <w:tcPr>
            <w:tcW w:w="752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8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09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71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92"/>
        </w:trPr>
        <w:tc>
          <w:tcPr>
            <w:tcW w:w="752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8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09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71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92"/>
        </w:trPr>
        <w:tc>
          <w:tcPr>
            <w:tcW w:w="752" w:type="dxa"/>
            <w:vMerge w:val="restart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公管</w:t>
            </w:r>
            <w:r>
              <w:rPr>
                <w:rFonts w:ascii="宋体" w:eastAsia="宋体" w:hAnsi="宋体"/>
                <w:sz w:val="21"/>
                <w:szCs w:val="21"/>
              </w:rPr>
              <w:t>15</w:t>
            </w:r>
          </w:p>
          <w:p w:rsidR="005D1D56" w:rsidRPr="003D2DFA" w:rsidRDefault="005D1D56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5D1D56" w:rsidRPr="003D2DFA" w:rsidRDefault="005D1D56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318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574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09" w:type="dxa"/>
            <w:vMerge w:val="restart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E804F5">
              <w:rPr>
                <w:rFonts w:hint="eastAsia"/>
                <w:sz w:val="18"/>
                <w:szCs w:val="18"/>
              </w:rPr>
              <w:t>级公共事业管理专业四年应修</w:t>
            </w:r>
            <w:r w:rsidRPr="00E804F5">
              <w:rPr>
                <w:sz w:val="18"/>
                <w:szCs w:val="18"/>
              </w:rPr>
              <w:t>28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</w:t>
            </w:r>
            <w:r>
              <w:rPr>
                <w:sz w:val="18"/>
                <w:szCs w:val="18"/>
              </w:rPr>
              <w:t xml:space="preserve"> </w:t>
            </w:r>
            <w:r w:rsidRPr="00E804F5">
              <w:rPr>
                <w:rFonts w:hint="eastAsia"/>
                <w:sz w:val="18"/>
                <w:szCs w:val="18"/>
              </w:rPr>
              <w:t>分</w:t>
            </w:r>
          </w:p>
          <w:p w:rsidR="005D1D56" w:rsidRDefault="005D1D56" w:rsidP="0088761D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71" w:type="dxa"/>
            <w:vMerge w:val="restart"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92"/>
        </w:trPr>
        <w:tc>
          <w:tcPr>
            <w:tcW w:w="752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18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奥林匹克运动（通识课）</w:t>
            </w:r>
          </w:p>
        </w:tc>
        <w:tc>
          <w:tcPr>
            <w:tcW w:w="574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7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04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09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71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92"/>
        </w:trPr>
        <w:tc>
          <w:tcPr>
            <w:tcW w:w="752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18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574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09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71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92"/>
        </w:trPr>
        <w:tc>
          <w:tcPr>
            <w:tcW w:w="752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18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574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5D1D56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09" w:type="dxa"/>
            <w:vMerge/>
            <w:vAlign w:val="center"/>
          </w:tcPr>
          <w:p w:rsidR="005D1D56" w:rsidRPr="00E804F5" w:rsidRDefault="005D1D56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71" w:type="dxa"/>
            <w:vMerge/>
            <w:vAlign w:val="center"/>
          </w:tcPr>
          <w:p w:rsidR="005D1D56" w:rsidRPr="00E804F5" w:rsidRDefault="005D1D56" w:rsidP="0088761D">
            <w:pPr>
              <w:jc w:val="center"/>
              <w:rPr>
                <w:sz w:val="21"/>
                <w:szCs w:val="21"/>
              </w:rPr>
            </w:pPr>
          </w:p>
        </w:tc>
      </w:tr>
    </w:tbl>
    <w:p w:rsidR="005D1D56" w:rsidRDefault="005D1D56" w:rsidP="00C91A5B">
      <w:pPr>
        <w:rPr>
          <w:sz w:val="28"/>
          <w:szCs w:val="28"/>
        </w:rPr>
      </w:pPr>
    </w:p>
    <w:p w:rsidR="005D1D56" w:rsidRDefault="005D1D56" w:rsidP="00C91A5B">
      <w:pPr>
        <w:rPr>
          <w:sz w:val="28"/>
          <w:szCs w:val="28"/>
        </w:rPr>
      </w:pPr>
    </w:p>
    <w:p w:rsidR="005D1D56" w:rsidRDefault="005D1D56" w:rsidP="00C91A5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学期开设选修课任务表（表九）</w:t>
      </w:r>
    </w:p>
    <w:tbl>
      <w:tblPr>
        <w:tblW w:w="1027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7"/>
        <w:gridCol w:w="564"/>
        <w:gridCol w:w="6"/>
        <w:gridCol w:w="3193"/>
        <w:gridCol w:w="705"/>
        <w:gridCol w:w="566"/>
        <w:gridCol w:w="1502"/>
        <w:gridCol w:w="935"/>
        <w:gridCol w:w="1218"/>
        <w:gridCol w:w="835"/>
      </w:tblGrid>
      <w:tr w:rsidR="005D1D56" w:rsidRPr="00E804F5" w:rsidTr="00276704">
        <w:trPr>
          <w:trHeight w:val="287"/>
        </w:trPr>
        <w:tc>
          <w:tcPr>
            <w:tcW w:w="7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70" w:type="dxa"/>
            <w:gridSpan w:val="2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19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70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6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50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21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835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5D1D56" w:rsidRPr="00E804F5" w:rsidTr="00276704">
        <w:trPr>
          <w:trHeight w:val="530"/>
        </w:trPr>
        <w:tc>
          <w:tcPr>
            <w:tcW w:w="747" w:type="dxa"/>
            <w:vMerge w:val="restart"/>
            <w:vAlign w:val="center"/>
          </w:tcPr>
          <w:p w:rsidR="005D1D56" w:rsidRPr="00513DFC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13DFC">
              <w:rPr>
                <w:rFonts w:ascii="宋体" w:eastAsia="宋体" w:hAnsi="宋体" w:hint="eastAsia"/>
                <w:sz w:val="21"/>
                <w:szCs w:val="21"/>
              </w:rPr>
              <w:t>市场营销</w:t>
            </w:r>
            <w:r w:rsidRPr="00513DFC">
              <w:rPr>
                <w:rFonts w:ascii="宋体" w:eastAsia="宋体" w:hAnsi="宋体"/>
                <w:sz w:val="21"/>
                <w:szCs w:val="21"/>
              </w:rPr>
              <w:t>13</w:t>
            </w:r>
            <w:r w:rsidRPr="00513DFC">
              <w:rPr>
                <w:rFonts w:ascii="宋体" w:eastAsia="宋体" w:hAnsi="宋体" w:hint="eastAsia"/>
                <w:sz w:val="21"/>
                <w:szCs w:val="21"/>
              </w:rPr>
              <w:t>级</w:t>
            </w:r>
          </w:p>
        </w:tc>
        <w:tc>
          <w:tcPr>
            <w:tcW w:w="570" w:type="dxa"/>
            <w:gridSpan w:val="2"/>
            <w:vMerge w:val="restart"/>
            <w:vAlign w:val="center"/>
          </w:tcPr>
          <w:p w:rsidR="005D1D56" w:rsidRPr="00513DFC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193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804F5">
              <w:rPr>
                <w:rFonts w:ascii="宋体" w:eastAsia="宋体" w:hAnsi="宋体" w:hint="eastAsia"/>
                <w:sz w:val="21"/>
                <w:szCs w:val="21"/>
              </w:rPr>
              <w:t>体育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品牌营销</w:t>
            </w:r>
          </w:p>
        </w:tc>
        <w:tc>
          <w:tcPr>
            <w:tcW w:w="70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firstLineChars="150" w:firstLine="3168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级市场营销专业四年应修</w:t>
            </w:r>
            <w:r w:rsidRPr="00E804F5">
              <w:rPr>
                <w:sz w:val="18"/>
                <w:szCs w:val="18"/>
              </w:rPr>
              <w:t>28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835" w:type="dxa"/>
            <w:vMerge w:val="restart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30"/>
        </w:trPr>
        <w:tc>
          <w:tcPr>
            <w:tcW w:w="747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9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旅游营销</w:t>
            </w:r>
          </w:p>
        </w:tc>
        <w:tc>
          <w:tcPr>
            <w:tcW w:w="70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30"/>
        </w:trPr>
        <w:tc>
          <w:tcPr>
            <w:tcW w:w="747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9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游泳</w:t>
            </w:r>
          </w:p>
        </w:tc>
        <w:tc>
          <w:tcPr>
            <w:tcW w:w="70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30"/>
        </w:trPr>
        <w:tc>
          <w:tcPr>
            <w:tcW w:w="747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9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跆拳道</w:t>
            </w:r>
          </w:p>
        </w:tc>
        <w:tc>
          <w:tcPr>
            <w:tcW w:w="70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30"/>
        </w:trPr>
        <w:tc>
          <w:tcPr>
            <w:tcW w:w="747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9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关系营销与顾客关系管理</w:t>
            </w:r>
          </w:p>
        </w:tc>
        <w:tc>
          <w:tcPr>
            <w:tcW w:w="705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2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30"/>
        </w:trPr>
        <w:tc>
          <w:tcPr>
            <w:tcW w:w="747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9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营销渠道管理</w:t>
            </w:r>
          </w:p>
        </w:tc>
        <w:tc>
          <w:tcPr>
            <w:tcW w:w="705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2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30"/>
        </w:trPr>
        <w:tc>
          <w:tcPr>
            <w:tcW w:w="747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9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物流管理</w:t>
            </w:r>
          </w:p>
        </w:tc>
        <w:tc>
          <w:tcPr>
            <w:tcW w:w="705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2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30"/>
        </w:trPr>
        <w:tc>
          <w:tcPr>
            <w:tcW w:w="747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9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国际贸易理论与实务</w:t>
            </w:r>
          </w:p>
        </w:tc>
        <w:tc>
          <w:tcPr>
            <w:tcW w:w="705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2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30"/>
        </w:trPr>
        <w:tc>
          <w:tcPr>
            <w:tcW w:w="747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9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零售学</w:t>
            </w:r>
          </w:p>
        </w:tc>
        <w:tc>
          <w:tcPr>
            <w:tcW w:w="705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2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30"/>
        </w:trPr>
        <w:tc>
          <w:tcPr>
            <w:tcW w:w="747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9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营销战略管理</w:t>
            </w:r>
          </w:p>
        </w:tc>
        <w:tc>
          <w:tcPr>
            <w:tcW w:w="705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2" w:type="dxa"/>
            <w:vAlign w:val="center"/>
          </w:tcPr>
          <w:p w:rsidR="005D1D56" w:rsidRPr="00E804F5" w:rsidRDefault="005D1D56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30"/>
        </w:trPr>
        <w:tc>
          <w:tcPr>
            <w:tcW w:w="747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93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申论写作（通识课）</w:t>
            </w:r>
          </w:p>
        </w:tc>
        <w:tc>
          <w:tcPr>
            <w:tcW w:w="705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2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30"/>
        </w:trPr>
        <w:tc>
          <w:tcPr>
            <w:tcW w:w="747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93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大学生就业指导（通识课）</w:t>
            </w:r>
          </w:p>
        </w:tc>
        <w:tc>
          <w:tcPr>
            <w:tcW w:w="705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6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02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30"/>
        </w:trPr>
        <w:tc>
          <w:tcPr>
            <w:tcW w:w="747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93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教育学（通识课）</w:t>
            </w:r>
          </w:p>
        </w:tc>
        <w:tc>
          <w:tcPr>
            <w:tcW w:w="705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2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4(1-9)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30"/>
        </w:trPr>
        <w:tc>
          <w:tcPr>
            <w:tcW w:w="747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93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动感瑜伽（通识课）</w:t>
            </w:r>
          </w:p>
        </w:tc>
        <w:tc>
          <w:tcPr>
            <w:tcW w:w="705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6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02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30"/>
        </w:trPr>
        <w:tc>
          <w:tcPr>
            <w:tcW w:w="747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93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Access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数据库及应用（通识课）</w:t>
            </w:r>
          </w:p>
        </w:tc>
        <w:tc>
          <w:tcPr>
            <w:tcW w:w="705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6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02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30"/>
        </w:trPr>
        <w:tc>
          <w:tcPr>
            <w:tcW w:w="747" w:type="dxa"/>
            <w:vMerge w:val="restart"/>
            <w:vAlign w:val="center"/>
          </w:tcPr>
          <w:p w:rsidR="005D1D56" w:rsidRPr="00CF6B6C" w:rsidRDefault="005D1D56" w:rsidP="00E84A0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市场营销</w:t>
            </w:r>
            <w:r w:rsidRPr="00CF6B6C">
              <w:rPr>
                <w:rFonts w:ascii="宋体" w:eastAsia="宋体" w:hAnsi="宋体"/>
                <w:sz w:val="21"/>
                <w:szCs w:val="21"/>
              </w:rPr>
              <w:t>14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级</w:t>
            </w:r>
          </w:p>
        </w:tc>
        <w:tc>
          <w:tcPr>
            <w:tcW w:w="570" w:type="dxa"/>
            <w:gridSpan w:val="2"/>
            <w:vMerge w:val="restart"/>
            <w:vAlign w:val="center"/>
          </w:tcPr>
          <w:p w:rsidR="005D1D56" w:rsidRPr="00CF6B6C" w:rsidRDefault="005D1D56" w:rsidP="00E84A0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6B6C"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193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705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2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14</w:t>
            </w:r>
            <w:r w:rsidRPr="00E804F5">
              <w:rPr>
                <w:rFonts w:hint="eastAsia"/>
                <w:sz w:val="18"/>
                <w:szCs w:val="18"/>
              </w:rPr>
              <w:t>级市场营销专业四年应修</w:t>
            </w:r>
            <w:r w:rsidRPr="00E804F5">
              <w:rPr>
                <w:sz w:val="18"/>
                <w:szCs w:val="18"/>
              </w:rPr>
              <w:t>28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835" w:type="dxa"/>
            <w:vMerge w:val="restart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D1D56" w:rsidRPr="00E804F5" w:rsidTr="00276704">
        <w:trPr>
          <w:trHeight w:val="530"/>
        </w:trPr>
        <w:tc>
          <w:tcPr>
            <w:tcW w:w="747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93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705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2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30"/>
        </w:trPr>
        <w:tc>
          <w:tcPr>
            <w:tcW w:w="747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93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705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2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30"/>
        </w:trPr>
        <w:tc>
          <w:tcPr>
            <w:tcW w:w="747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93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D20F8">
              <w:rPr>
                <w:rFonts w:ascii="宋体" w:eastAsia="宋体" w:hAnsi="宋体" w:hint="eastAsia"/>
                <w:sz w:val="21"/>
                <w:szCs w:val="21"/>
              </w:rPr>
              <w:t>文献检索与管理（通识课）</w:t>
            </w:r>
          </w:p>
        </w:tc>
        <w:tc>
          <w:tcPr>
            <w:tcW w:w="705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18</w:t>
            </w:r>
          </w:p>
        </w:tc>
        <w:tc>
          <w:tcPr>
            <w:tcW w:w="566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</w:t>
            </w:r>
          </w:p>
        </w:tc>
        <w:tc>
          <w:tcPr>
            <w:tcW w:w="1502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30"/>
        </w:trPr>
        <w:tc>
          <w:tcPr>
            <w:tcW w:w="747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93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705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2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30"/>
        </w:trPr>
        <w:tc>
          <w:tcPr>
            <w:tcW w:w="747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93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705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2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30"/>
        </w:trPr>
        <w:tc>
          <w:tcPr>
            <w:tcW w:w="747" w:type="dxa"/>
            <w:vMerge w:val="restart"/>
            <w:vAlign w:val="center"/>
          </w:tcPr>
          <w:p w:rsidR="005D1D56" w:rsidRPr="003D2DFA" w:rsidRDefault="005D1D56" w:rsidP="00E84A0B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市场营销</w:t>
            </w:r>
            <w:r>
              <w:rPr>
                <w:rFonts w:ascii="宋体" w:eastAsia="宋体" w:hAnsi="宋体"/>
                <w:sz w:val="21"/>
                <w:szCs w:val="21"/>
              </w:rPr>
              <w:t>15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级</w:t>
            </w:r>
          </w:p>
        </w:tc>
        <w:tc>
          <w:tcPr>
            <w:tcW w:w="564" w:type="dxa"/>
            <w:vMerge w:val="restart"/>
            <w:vAlign w:val="center"/>
          </w:tcPr>
          <w:p w:rsidR="005D1D56" w:rsidRPr="003D2DFA" w:rsidRDefault="005D1D56" w:rsidP="00E84A0B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199" w:type="dxa"/>
            <w:gridSpan w:val="2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705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2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E804F5">
              <w:rPr>
                <w:rFonts w:hint="eastAsia"/>
                <w:sz w:val="18"/>
                <w:szCs w:val="18"/>
              </w:rPr>
              <w:t>级市场营销专业四年应修</w:t>
            </w:r>
            <w:r w:rsidRPr="00E804F5">
              <w:rPr>
                <w:sz w:val="18"/>
                <w:szCs w:val="18"/>
              </w:rPr>
              <w:t>28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  <w:p w:rsidR="005D1D56" w:rsidRPr="00F82D0C" w:rsidRDefault="005D1D56" w:rsidP="00F82D0C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vMerge w:val="restart"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30"/>
        </w:trPr>
        <w:tc>
          <w:tcPr>
            <w:tcW w:w="747" w:type="dxa"/>
            <w:vMerge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4" w:type="dxa"/>
            <w:vMerge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99" w:type="dxa"/>
            <w:gridSpan w:val="2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奥林匹克运动（通识课）</w:t>
            </w:r>
          </w:p>
        </w:tc>
        <w:tc>
          <w:tcPr>
            <w:tcW w:w="705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6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02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30"/>
        </w:trPr>
        <w:tc>
          <w:tcPr>
            <w:tcW w:w="747" w:type="dxa"/>
            <w:vMerge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4" w:type="dxa"/>
            <w:vMerge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99" w:type="dxa"/>
            <w:gridSpan w:val="2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705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2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76704">
        <w:trPr>
          <w:trHeight w:val="530"/>
        </w:trPr>
        <w:tc>
          <w:tcPr>
            <w:tcW w:w="747" w:type="dxa"/>
            <w:vMerge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4" w:type="dxa"/>
            <w:vMerge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99" w:type="dxa"/>
            <w:gridSpan w:val="2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705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2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</w:tr>
    </w:tbl>
    <w:p w:rsidR="005D1D56" w:rsidRDefault="005D1D56" w:rsidP="005506C7">
      <w:pPr>
        <w:rPr>
          <w:sz w:val="28"/>
          <w:szCs w:val="28"/>
        </w:rPr>
      </w:pPr>
    </w:p>
    <w:p w:rsidR="005D1D56" w:rsidRDefault="005D1D56" w:rsidP="005506C7">
      <w:pPr>
        <w:rPr>
          <w:sz w:val="28"/>
          <w:szCs w:val="28"/>
        </w:rPr>
      </w:pPr>
    </w:p>
    <w:p w:rsidR="005D1D56" w:rsidRDefault="005D1D56" w:rsidP="005506C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学期开设选修课任务表（表十）</w:t>
      </w:r>
    </w:p>
    <w:tbl>
      <w:tblPr>
        <w:tblW w:w="1027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5"/>
        <w:gridCol w:w="8"/>
        <w:gridCol w:w="562"/>
        <w:gridCol w:w="14"/>
        <w:gridCol w:w="3407"/>
        <w:gridCol w:w="656"/>
        <w:gridCol w:w="649"/>
        <w:gridCol w:w="1425"/>
        <w:gridCol w:w="936"/>
        <w:gridCol w:w="1129"/>
        <w:gridCol w:w="752"/>
      </w:tblGrid>
      <w:tr w:rsidR="005D1D56" w:rsidRPr="00E804F5" w:rsidTr="002463C8">
        <w:trPr>
          <w:trHeight w:val="332"/>
        </w:trPr>
        <w:tc>
          <w:tcPr>
            <w:tcW w:w="735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84" w:type="dxa"/>
            <w:gridSpan w:val="3"/>
            <w:vAlign w:val="center"/>
          </w:tcPr>
          <w:p w:rsidR="005D1D56" w:rsidRPr="00E804F5" w:rsidRDefault="005D1D56" w:rsidP="005D1D56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407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656" w:type="dxa"/>
            <w:vAlign w:val="center"/>
          </w:tcPr>
          <w:p w:rsidR="005D1D56" w:rsidRPr="00E804F5" w:rsidRDefault="005D1D56" w:rsidP="005D1D56">
            <w:pPr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649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425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936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129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752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5D1D56" w:rsidRPr="00E804F5" w:rsidTr="002463C8">
        <w:trPr>
          <w:trHeight w:val="882"/>
        </w:trPr>
        <w:tc>
          <w:tcPr>
            <w:tcW w:w="735" w:type="dxa"/>
            <w:vMerge w:val="restart"/>
            <w:vAlign w:val="center"/>
          </w:tcPr>
          <w:p w:rsidR="005D1D56" w:rsidRPr="00FB63CF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B63CF">
              <w:rPr>
                <w:rFonts w:ascii="宋体" w:eastAsia="宋体" w:hAnsi="宋体" w:hint="eastAsia"/>
                <w:sz w:val="21"/>
                <w:szCs w:val="21"/>
              </w:rPr>
              <w:t>特教</w:t>
            </w:r>
            <w:r w:rsidRPr="00FB63CF">
              <w:rPr>
                <w:rFonts w:ascii="宋体" w:eastAsia="宋体" w:hAnsi="宋体"/>
                <w:sz w:val="21"/>
                <w:szCs w:val="21"/>
              </w:rPr>
              <w:t>12</w:t>
            </w:r>
          </w:p>
        </w:tc>
        <w:tc>
          <w:tcPr>
            <w:tcW w:w="584" w:type="dxa"/>
            <w:gridSpan w:val="3"/>
            <w:vMerge w:val="restart"/>
            <w:vAlign w:val="center"/>
          </w:tcPr>
          <w:p w:rsidR="005D1D56" w:rsidRPr="00FB63CF" w:rsidRDefault="005D1D56" w:rsidP="005D1D56">
            <w:pPr>
              <w:ind w:leftChars="-7" w:left="31680" w:rightChars="-7" w:right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八</w:t>
            </w:r>
          </w:p>
        </w:tc>
        <w:tc>
          <w:tcPr>
            <w:tcW w:w="340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团体操</w:t>
            </w:r>
          </w:p>
        </w:tc>
        <w:tc>
          <w:tcPr>
            <w:tcW w:w="65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64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2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</w:t>
            </w:r>
            <w:r w:rsidRPr="00E804F5">
              <w:rPr>
                <w:sz w:val="21"/>
                <w:szCs w:val="21"/>
              </w:rPr>
              <w:t>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w w:val="90"/>
                <w:sz w:val="18"/>
                <w:szCs w:val="18"/>
              </w:rPr>
              <w:t>12</w:t>
            </w:r>
            <w:r w:rsidRPr="00E804F5">
              <w:rPr>
                <w:rFonts w:hint="eastAsia"/>
                <w:w w:val="90"/>
                <w:sz w:val="18"/>
                <w:szCs w:val="18"/>
              </w:rPr>
              <w:t>级特殊教育专业四年应修</w:t>
            </w:r>
            <w:r w:rsidRPr="00E804F5">
              <w:rPr>
                <w:w w:val="90"/>
                <w:sz w:val="18"/>
                <w:szCs w:val="18"/>
              </w:rPr>
              <w:t>26</w:t>
            </w:r>
            <w:r w:rsidRPr="00E804F5">
              <w:rPr>
                <w:rFonts w:hint="eastAsia"/>
                <w:w w:val="90"/>
                <w:sz w:val="18"/>
                <w:szCs w:val="18"/>
              </w:rPr>
              <w:t>学分通识课另应修</w:t>
            </w:r>
            <w:r w:rsidRPr="00E804F5">
              <w:rPr>
                <w:w w:val="90"/>
                <w:sz w:val="18"/>
                <w:szCs w:val="18"/>
              </w:rPr>
              <w:t>10</w:t>
            </w:r>
            <w:r w:rsidRPr="00E804F5">
              <w:rPr>
                <w:rFonts w:hint="eastAsia"/>
                <w:w w:val="90"/>
                <w:sz w:val="18"/>
                <w:szCs w:val="18"/>
              </w:rPr>
              <w:t>学分</w:t>
            </w:r>
          </w:p>
        </w:tc>
        <w:tc>
          <w:tcPr>
            <w:tcW w:w="752" w:type="dxa"/>
            <w:vMerge w:val="restart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63C8">
        <w:trPr>
          <w:trHeight w:val="839"/>
        </w:trPr>
        <w:tc>
          <w:tcPr>
            <w:tcW w:w="7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4" w:type="dxa"/>
            <w:gridSpan w:val="3"/>
            <w:vMerge/>
            <w:vAlign w:val="center"/>
          </w:tcPr>
          <w:p w:rsidR="005D1D56" w:rsidRPr="00E804F5" w:rsidRDefault="005D1D56" w:rsidP="005D1D56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</w:p>
        </w:tc>
        <w:tc>
          <w:tcPr>
            <w:tcW w:w="340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软式排球</w:t>
            </w:r>
          </w:p>
        </w:tc>
        <w:tc>
          <w:tcPr>
            <w:tcW w:w="65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64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</w:p>
        </w:tc>
        <w:tc>
          <w:tcPr>
            <w:tcW w:w="1129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63C8">
        <w:trPr>
          <w:trHeight w:val="480"/>
        </w:trPr>
        <w:tc>
          <w:tcPr>
            <w:tcW w:w="735" w:type="dxa"/>
            <w:vMerge w:val="restart"/>
            <w:vAlign w:val="center"/>
          </w:tcPr>
          <w:p w:rsidR="005D1D56" w:rsidRPr="00FB63CF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B63CF">
              <w:rPr>
                <w:rFonts w:ascii="宋体" w:eastAsia="宋体" w:hAnsi="宋体" w:hint="eastAsia"/>
                <w:sz w:val="21"/>
                <w:szCs w:val="21"/>
              </w:rPr>
              <w:t>特教</w:t>
            </w:r>
            <w:r w:rsidRPr="00FB63CF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84" w:type="dxa"/>
            <w:gridSpan w:val="3"/>
            <w:vMerge w:val="restart"/>
            <w:vAlign w:val="center"/>
          </w:tcPr>
          <w:p w:rsidR="005D1D56" w:rsidRPr="00FB63CF" w:rsidRDefault="005D1D56" w:rsidP="005D1D56">
            <w:pPr>
              <w:ind w:leftChars="-7" w:left="31680" w:rightChars="-7" w:right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407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视力障碍儿童心理与教育（限选课）</w:t>
            </w:r>
          </w:p>
        </w:tc>
        <w:tc>
          <w:tcPr>
            <w:tcW w:w="65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64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2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w w:val="90"/>
                <w:sz w:val="18"/>
                <w:szCs w:val="18"/>
              </w:rPr>
              <w:t>13</w:t>
            </w:r>
            <w:r w:rsidRPr="00E804F5">
              <w:rPr>
                <w:rFonts w:hint="eastAsia"/>
                <w:w w:val="90"/>
                <w:sz w:val="18"/>
                <w:szCs w:val="18"/>
              </w:rPr>
              <w:t>级特殊教育专业四年应修</w:t>
            </w:r>
            <w:r w:rsidRPr="00E804F5">
              <w:rPr>
                <w:w w:val="90"/>
                <w:sz w:val="18"/>
                <w:szCs w:val="18"/>
              </w:rPr>
              <w:t>26</w:t>
            </w:r>
            <w:r w:rsidRPr="00E804F5">
              <w:rPr>
                <w:rFonts w:hint="eastAsia"/>
                <w:w w:val="90"/>
                <w:sz w:val="18"/>
                <w:szCs w:val="18"/>
              </w:rPr>
              <w:t>学分通识课另应修</w:t>
            </w:r>
            <w:r w:rsidRPr="00E804F5">
              <w:rPr>
                <w:w w:val="90"/>
                <w:sz w:val="18"/>
                <w:szCs w:val="18"/>
              </w:rPr>
              <w:t>10</w:t>
            </w:r>
            <w:r w:rsidRPr="00E804F5">
              <w:rPr>
                <w:rFonts w:hint="eastAsia"/>
                <w:w w:val="90"/>
                <w:sz w:val="18"/>
                <w:szCs w:val="18"/>
              </w:rPr>
              <w:t>学分</w:t>
            </w:r>
          </w:p>
        </w:tc>
        <w:tc>
          <w:tcPr>
            <w:tcW w:w="752" w:type="dxa"/>
            <w:vMerge w:val="restart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63C8">
        <w:trPr>
          <w:trHeight w:val="480"/>
        </w:trPr>
        <w:tc>
          <w:tcPr>
            <w:tcW w:w="7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4" w:type="dxa"/>
            <w:gridSpan w:val="3"/>
            <w:vMerge/>
            <w:vAlign w:val="center"/>
          </w:tcPr>
          <w:p w:rsidR="005D1D56" w:rsidRPr="00E804F5" w:rsidRDefault="005D1D56" w:rsidP="005D1D56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</w:p>
        </w:tc>
        <w:tc>
          <w:tcPr>
            <w:tcW w:w="3407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教育科学研究方法</w:t>
            </w:r>
          </w:p>
        </w:tc>
        <w:tc>
          <w:tcPr>
            <w:tcW w:w="65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64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2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</w:p>
        </w:tc>
        <w:tc>
          <w:tcPr>
            <w:tcW w:w="112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63C8">
        <w:trPr>
          <w:trHeight w:val="480"/>
        </w:trPr>
        <w:tc>
          <w:tcPr>
            <w:tcW w:w="7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4" w:type="dxa"/>
            <w:gridSpan w:val="3"/>
            <w:vMerge/>
            <w:vAlign w:val="center"/>
          </w:tcPr>
          <w:p w:rsidR="005D1D56" w:rsidRPr="00E804F5" w:rsidRDefault="005D1D56" w:rsidP="005D1D56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</w:p>
        </w:tc>
        <w:tc>
          <w:tcPr>
            <w:tcW w:w="3407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运动营养学</w:t>
            </w:r>
          </w:p>
        </w:tc>
        <w:tc>
          <w:tcPr>
            <w:tcW w:w="65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64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2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</w:p>
        </w:tc>
        <w:tc>
          <w:tcPr>
            <w:tcW w:w="112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63C8">
        <w:trPr>
          <w:trHeight w:val="480"/>
        </w:trPr>
        <w:tc>
          <w:tcPr>
            <w:tcW w:w="7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4" w:type="dxa"/>
            <w:gridSpan w:val="3"/>
            <w:vMerge/>
            <w:vAlign w:val="center"/>
          </w:tcPr>
          <w:p w:rsidR="005D1D56" w:rsidRPr="00E804F5" w:rsidRDefault="005D1D56" w:rsidP="005D1D56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</w:p>
        </w:tc>
        <w:tc>
          <w:tcPr>
            <w:tcW w:w="3407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推拿学</w:t>
            </w:r>
          </w:p>
        </w:tc>
        <w:tc>
          <w:tcPr>
            <w:tcW w:w="65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64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2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</w:p>
        </w:tc>
        <w:tc>
          <w:tcPr>
            <w:tcW w:w="112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63C8">
        <w:trPr>
          <w:trHeight w:val="480"/>
        </w:trPr>
        <w:tc>
          <w:tcPr>
            <w:tcW w:w="7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4" w:type="dxa"/>
            <w:gridSpan w:val="3"/>
            <w:vMerge/>
            <w:vAlign w:val="center"/>
          </w:tcPr>
          <w:p w:rsidR="005D1D56" w:rsidRPr="00E804F5" w:rsidRDefault="005D1D56" w:rsidP="005D1D56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</w:p>
        </w:tc>
        <w:tc>
          <w:tcPr>
            <w:tcW w:w="3407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理疗学</w:t>
            </w:r>
          </w:p>
        </w:tc>
        <w:tc>
          <w:tcPr>
            <w:tcW w:w="65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64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2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</w:p>
        </w:tc>
        <w:tc>
          <w:tcPr>
            <w:tcW w:w="112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63C8">
        <w:trPr>
          <w:trHeight w:val="480"/>
        </w:trPr>
        <w:tc>
          <w:tcPr>
            <w:tcW w:w="7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4" w:type="dxa"/>
            <w:gridSpan w:val="3"/>
            <w:vMerge/>
            <w:vAlign w:val="center"/>
          </w:tcPr>
          <w:p w:rsidR="005D1D56" w:rsidRPr="00E804F5" w:rsidRDefault="005D1D56" w:rsidP="005D1D56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</w:p>
        </w:tc>
        <w:tc>
          <w:tcPr>
            <w:tcW w:w="340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啦啦操</w:t>
            </w:r>
          </w:p>
        </w:tc>
        <w:tc>
          <w:tcPr>
            <w:tcW w:w="65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64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2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</w:p>
        </w:tc>
        <w:tc>
          <w:tcPr>
            <w:tcW w:w="112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63C8">
        <w:trPr>
          <w:trHeight w:val="480"/>
        </w:trPr>
        <w:tc>
          <w:tcPr>
            <w:tcW w:w="7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4" w:type="dxa"/>
            <w:gridSpan w:val="3"/>
            <w:vMerge/>
            <w:vAlign w:val="center"/>
          </w:tcPr>
          <w:p w:rsidR="005D1D56" w:rsidRPr="00E804F5" w:rsidRDefault="005D1D56" w:rsidP="005D1D56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</w:p>
        </w:tc>
        <w:tc>
          <w:tcPr>
            <w:tcW w:w="3407" w:type="dxa"/>
            <w:vAlign w:val="center"/>
          </w:tcPr>
          <w:p w:rsidR="005D1D56" w:rsidRPr="00E804F5" w:rsidRDefault="005D1D56" w:rsidP="00FA3ABF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行为矫正（限选课）</w:t>
            </w:r>
          </w:p>
        </w:tc>
        <w:tc>
          <w:tcPr>
            <w:tcW w:w="656" w:type="dxa"/>
            <w:vAlign w:val="center"/>
          </w:tcPr>
          <w:p w:rsidR="005D1D56" w:rsidRPr="00E804F5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649" w:type="dxa"/>
            <w:vAlign w:val="center"/>
          </w:tcPr>
          <w:p w:rsidR="005D1D56" w:rsidRPr="00E804F5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5" w:type="dxa"/>
            <w:vAlign w:val="center"/>
          </w:tcPr>
          <w:p w:rsidR="005D1D56" w:rsidRPr="00E804F5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</w:p>
        </w:tc>
        <w:tc>
          <w:tcPr>
            <w:tcW w:w="112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63C8">
        <w:trPr>
          <w:trHeight w:val="480"/>
        </w:trPr>
        <w:tc>
          <w:tcPr>
            <w:tcW w:w="7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4" w:type="dxa"/>
            <w:gridSpan w:val="3"/>
            <w:vMerge/>
            <w:vAlign w:val="center"/>
          </w:tcPr>
          <w:p w:rsidR="005D1D56" w:rsidRPr="00E804F5" w:rsidRDefault="005D1D56" w:rsidP="005D1D56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</w:p>
        </w:tc>
        <w:tc>
          <w:tcPr>
            <w:tcW w:w="340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排球</w:t>
            </w:r>
          </w:p>
        </w:tc>
        <w:tc>
          <w:tcPr>
            <w:tcW w:w="65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64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2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</w:p>
        </w:tc>
        <w:tc>
          <w:tcPr>
            <w:tcW w:w="112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63C8">
        <w:trPr>
          <w:trHeight w:val="480"/>
        </w:trPr>
        <w:tc>
          <w:tcPr>
            <w:tcW w:w="7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4" w:type="dxa"/>
            <w:gridSpan w:val="3"/>
            <w:vMerge/>
            <w:vAlign w:val="center"/>
          </w:tcPr>
          <w:p w:rsidR="005D1D56" w:rsidRPr="00E804F5" w:rsidRDefault="005D1D56" w:rsidP="005D1D56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</w:p>
        </w:tc>
        <w:tc>
          <w:tcPr>
            <w:tcW w:w="340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体育舞蹈</w:t>
            </w:r>
          </w:p>
        </w:tc>
        <w:tc>
          <w:tcPr>
            <w:tcW w:w="65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64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</w:p>
        </w:tc>
        <w:tc>
          <w:tcPr>
            <w:tcW w:w="112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63C8">
        <w:trPr>
          <w:trHeight w:val="480"/>
        </w:trPr>
        <w:tc>
          <w:tcPr>
            <w:tcW w:w="7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4" w:type="dxa"/>
            <w:gridSpan w:val="3"/>
            <w:vMerge/>
            <w:vAlign w:val="center"/>
          </w:tcPr>
          <w:p w:rsidR="005D1D56" w:rsidRPr="00E804F5" w:rsidRDefault="005D1D56" w:rsidP="005D1D56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</w:p>
        </w:tc>
        <w:tc>
          <w:tcPr>
            <w:tcW w:w="340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申论写作（通识课）</w:t>
            </w:r>
          </w:p>
        </w:tc>
        <w:tc>
          <w:tcPr>
            <w:tcW w:w="65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64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</w:p>
        </w:tc>
        <w:tc>
          <w:tcPr>
            <w:tcW w:w="112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63C8">
        <w:trPr>
          <w:trHeight w:val="480"/>
        </w:trPr>
        <w:tc>
          <w:tcPr>
            <w:tcW w:w="7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4" w:type="dxa"/>
            <w:gridSpan w:val="3"/>
            <w:vMerge/>
            <w:vAlign w:val="center"/>
          </w:tcPr>
          <w:p w:rsidR="005D1D56" w:rsidRPr="00E804F5" w:rsidRDefault="005D1D56" w:rsidP="005D1D56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</w:p>
        </w:tc>
        <w:tc>
          <w:tcPr>
            <w:tcW w:w="340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大学生就业指导（通识课）</w:t>
            </w:r>
          </w:p>
        </w:tc>
        <w:tc>
          <w:tcPr>
            <w:tcW w:w="65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64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2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</w:p>
        </w:tc>
        <w:tc>
          <w:tcPr>
            <w:tcW w:w="112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63C8">
        <w:trPr>
          <w:trHeight w:val="480"/>
        </w:trPr>
        <w:tc>
          <w:tcPr>
            <w:tcW w:w="7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4" w:type="dxa"/>
            <w:gridSpan w:val="3"/>
            <w:vMerge/>
            <w:vAlign w:val="center"/>
          </w:tcPr>
          <w:p w:rsidR="005D1D56" w:rsidRPr="00E804F5" w:rsidRDefault="005D1D56" w:rsidP="005D1D56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</w:p>
        </w:tc>
        <w:tc>
          <w:tcPr>
            <w:tcW w:w="340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教育学（通识课）</w:t>
            </w:r>
          </w:p>
        </w:tc>
        <w:tc>
          <w:tcPr>
            <w:tcW w:w="65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64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4(1-9)</w:t>
            </w:r>
          </w:p>
        </w:tc>
        <w:tc>
          <w:tcPr>
            <w:tcW w:w="93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</w:p>
        </w:tc>
        <w:tc>
          <w:tcPr>
            <w:tcW w:w="112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63C8">
        <w:trPr>
          <w:trHeight w:val="480"/>
        </w:trPr>
        <w:tc>
          <w:tcPr>
            <w:tcW w:w="7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4" w:type="dxa"/>
            <w:gridSpan w:val="3"/>
            <w:vMerge/>
            <w:vAlign w:val="center"/>
          </w:tcPr>
          <w:p w:rsidR="005D1D56" w:rsidRPr="00E804F5" w:rsidRDefault="005D1D56" w:rsidP="005D1D56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</w:p>
        </w:tc>
        <w:tc>
          <w:tcPr>
            <w:tcW w:w="340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动感瑜伽（通识课）</w:t>
            </w:r>
          </w:p>
        </w:tc>
        <w:tc>
          <w:tcPr>
            <w:tcW w:w="65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64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2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</w:p>
        </w:tc>
        <w:tc>
          <w:tcPr>
            <w:tcW w:w="112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63C8">
        <w:trPr>
          <w:trHeight w:val="480"/>
        </w:trPr>
        <w:tc>
          <w:tcPr>
            <w:tcW w:w="73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4" w:type="dxa"/>
            <w:gridSpan w:val="3"/>
            <w:vMerge/>
            <w:vAlign w:val="center"/>
          </w:tcPr>
          <w:p w:rsidR="005D1D56" w:rsidRPr="00E804F5" w:rsidRDefault="005D1D56" w:rsidP="005D1D56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</w:p>
        </w:tc>
        <w:tc>
          <w:tcPr>
            <w:tcW w:w="3407" w:type="dxa"/>
            <w:vAlign w:val="center"/>
          </w:tcPr>
          <w:p w:rsidR="005D1D56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Access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数据库及应用（通识课）</w:t>
            </w:r>
          </w:p>
        </w:tc>
        <w:tc>
          <w:tcPr>
            <w:tcW w:w="65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64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2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</w:p>
        </w:tc>
        <w:tc>
          <w:tcPr>
            <w:tcW w:w="112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63C8">
        <w:trPr>
          <w:trHeight w:val="480"/>
        </w:trPr>
        <w:tc>
          <w:tcPr>
            <w:tcW w:w="743" w:type="dxa"/>
            <w:gridSpan w:val="2"/>
            <w:vMerge w:val="restart"/>
            <w:tcBorders>
              <w:top w:val="nil"/>
            </w:tcBorders>
            <w:vAlign w:val="center"/>
          </w:tcPr>
          <w:p w:rsidR="005D1D56" w:rsidRPr="00CF6B6C" w:rsidRDefault="005D1D56" w:rsidP="005D1D56">
            <w:pPr>
              <w:ind w:left="31680" w:hangingChars="5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特教</w:t>
            </w:r>
            <w:r>
              <w:rPr>
                <w:rFonts w:ascii="宋体" w:eastAsia="宋体" w:hAnsi="宋体"/>
                <w:sz w:val="21"/>
                <w:szCs w:val="21"/>
              </w:rPr>
              <w:t>14</w:t>
            </w:r>
          </w:p>
        </w:tc>
        <w:tc>
          <w:tcPr>
            <w:tcW w:w="562" w:type="dxa"/>
            <w:vMerge w:val="restart"/>
            <w:tcBorders>
              <w:top w:val="nil"/>
            </w:tcBorders>
            <w:vAlign w:val="center"/>
          </w:tcPr>
          <w:p w:rsidR="005D1D56" w:rsidRPr="00CF6B6C" w:rsidRDefault="005D1D56" w:rsidP="00E84A0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421" w:type="dxa"/>
            <w:gridSpan w:val="2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656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649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5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w w:val="90"/>
                <w:sz w:val="18"/>
                <w:szCs w:val="18"/>
              </w:rPr>
            </w:pPr>
            <w:r>
              <w:rPr>
                <w:w w:val="90"/>
                <w:sz w:val="18"/>
                <w:szCs w:val="18"/>
              </w:rPr>
              <w:t>14</w:t>
            </w:r>
            <w:r w:rsidRPr="00E804F5">
              <w:rPr>
                <w:rFonts w:hint="eastAsia"/>
                <w:w w:val="90"/>
                <w:sz w:val="18"/>
                <w:szCs w:val="18"/>
              </w:rPr>
              <w:t>级特殊教育专业四年应修</w:t>
            </w:r>
            <w:r w:rsidRPr="00E804F5">
              <w:rPr>
                <w:w w:val="90"/>
                <w:sz w:val="18"/>
                <w:szCs w:val="18"/>
              </w:rPr>
              <w:t>26</w:t>
            </w:r>
            <w:r w:rsidRPr="00E804F5">
              <w:rPr>
                <w:rFonts w:hint="eastAsia"/>
                <w:w w:val="90"/>
                <w:sz w:val="18"/>
                <w:szCs w:val="18"/>
              </w:rPr>
              <w:t>学分通识课另应修</w:t>
            </w:r>
            <w:r w:rsidRPr="00E804F5">
              <w:rPr>
                <w:w w:val="90"/>
                <w:sz w:val="18"/>
                <w:szCs w:val="18"/>
              </w:rPr>
              <w:t>10</w:t>
            </w:r>
            <w:r w:rsidRPr="00E804F5">
              <w:rPr>
                <w:rFonts w:hint="eastAsia"/>
                <w:w w:val="90"/>
                <w:sz w:val="18"/>
                <w:szCs w:val="18"/>
              </w:rPr>
              <w:t>学分</w:t>
            </w:r>
          </w:p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2" w:type="dxa"/>
            <w:vMerge w:val="restart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D1D56" w:rsidRPr="00E804F5" w:rsidTr="002463C8">
        <w:trPr>
          <w:trHeight w:val="480"/>
        </w:trPr>
        <w:tc>
          <w:tcPr>
            <w:tcW w:w="743" w:type="dxa"/>
            <w:gridSpan w:val="2"/>
            <w:vMerge/>
            <w:tcBorders>
              <w:top w:val="nil"/>
            </w:tcBorders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21" w:type="dxa"/>
            <w:gridSpan w:val="2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656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649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5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29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2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63C8">
        <w:trPr>
          <w:trHeight w:val="480"/>
        </w:trPr>
        <w:tc>
          <w:tcPr>
            <w:tcW w:w="743" w:type="dxa"/>
            <w:gridSpan w:val="2"/>
            <w:vMerge/>
            <w:tcBorders>
              <w:top w:val="nil"/>
            </w:tcBorders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21" w:type="dxa"/>
            <w:gridSpan w:val="2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656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649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25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29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2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63C8">
        <w:trPr>
          <w:trHeight w:val="480"/>
        </w:trPr>
        <w:tc>
          <w:tcPr>
            <w:tcW w:w="743" w:type="dxa"/>
            <w:gridSpan w:val="2"/>
            <w:vMerge/>
            <w:tcBorders>
              <w:top w:val="nil"/>
            </w:tcBorders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21" w:type="dxa"/>
            <w:gridSpan w:val="2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D20F8">
              <w:rPr>
                <w:rFonts w:ascii="宋体" w:eastAsia="宋体" w:hAnsi="宋体" w:hint="eastAsia"/>
                <w:sz w:val="21"/>
                <w:szCs w:val="21"/>
              </w:rPr>
              <w:t>文献检索与管理（通识课）</w:t>
            </w:r>
          </w:p>
        </w:tc>
        <w:tc>
          <w:tcPr>
            <w:tcW w:w="656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18</w:t>
            </w:r>
          </w:p>
        </w:tc>
        <w:tc>
          <w:tcPr>
            <w:tcW w:w="649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</w:t>
            </w:r>
          </w:p>
        </w:tc>
        <w:tc>
          <w:tcPr>
            <w:tcW w:w="1425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29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2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63C8">
        <w:trPr>
          <w:trHeight w:val="480"/>
        </w:trPr>
        <w:tc>
          <w:tcPr>
            <w:tcW w:w="743" w:type="dxa"/>
            <w:gridSpan w:val="2"/>
            <w:vMerge/>
            <w:tcBorders>
              <w:top w:val="nil"/>
            </w:tcBorders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21" w:type="dxa"/>
            <w:gridSpan w:val="2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656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649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5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29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2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63C8">
        <w:trPr>
          <w:trHeight w:val="480"/>
        </w:trPr>
        <w:tc>
          <w:tcPr>
            <w:tcW w:w="743" w:type="dxa"/>
            <w:gridSpan w:val="2"/>
            <w:vMerge/>
            <w:tcBorders>
              <w:top w:val="nil"/>
            </w:tcBorders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21" w:type="dxa"/>
            <w:gridSpan w:val="2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656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649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5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29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2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63C8">
        <w:trPr>
          <w:trHeight w:val="480"/>
        </w:trPr>
        <w:tc>
          <w:tcPr>
            <w:tcW w:w="743" w:type="dxa"/>
            <w:gridSpan w:val="2"/>
            <w:vMerge w:val="restart"/>
            <w:vAlign w:val="center"/>
          </w:tcPr>
          <w:p w:rsidR="005D1D56" w:rsidRPr="003D2DFA" w:rsidRDefault="005D1D56" w:rsidP="005D1D56">
            <w:pPr>
              <w:adjustRightInd w:val="0"/>
              <w:snapToGrid w:val="0"/>
              <w:ind w:left="31680" w:hangingChars="5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特教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</w:p>
        </w:tc>
        <w:tc>
          <w:tcPr>
            <w:tcW w:w="562" w:type="dxa"/>
            <w:vMerge w:val="restart"/>
            <w:vAlign w:val="center"/>
          </w:tcPr>
          <w:p w:rsidR="005D1D56" w:rsidRPr="003D2DFA" w:rsidRDefault="005D1D56" w:rsidP="00E84A0B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421" w:type="dxa"/>
            <w:gridSpan w:val="2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656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649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5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w w:val="90"/>
                <w:sz w:val="18"/>
                <w:szCs w:val="18"/>
              </w:rPr>
              <w:t>15</w:t>
            </w:r>
            <w:r w:rsidRPr="00E804F5">
              <w:rPr>
                <w:rFonts w:hint="eastAsia"/>
                <w:w w:val="90"/>
                <w:sz w:val="18"/>
                <w:szCs w:val="18"/>
              </w:rPr>
              <w:t>级特殊教育专业四年应修</w:t>
            </w:r>
            <w:r w:rsidRPr="00E804F5">
              <w:rPr>
                <w:w w:val="90"/>
                <w:sz w:val="18"/>
                <w:szCs w:val="18"/>
              </w:rPr>
              <w:t>26</w:t>
            </w:r>
            <w:r w:rsidRPr="00E804F5">
              <w:rPr>
                <w:rFonts w:hint="eastAsia"/>
                <w:w w:val="90"/>
                <w:sz w:val="18"/>
                <w:szCs w:val="18"/>
              </w:rPr>
              <w:t>学分通识课另应修</w:t>
            </w:r>
            <w:r w:rsidRPr="00E804F5">
              <w:rPr>
                <w:w w:val="90"/>
                <w:sz w:val="18"/>
                <w:szCs w:val="18"/>
              </w:rPr>
              <w:t>10</w:t>
            </w:r>
            <w:r w:rsidRPr="00E804F5">
              <w:rPr>
                <w:rFonts w:hint="eastAsia"/>
                <w:w w:val="90"/>
                <w:sz w:val="18"/>
                <w:szCs w:val="18"/>
              </w:rPr>
              <w:t>学分</w:t>
            </w:r>
          </w:p>
        </w:tc>
        <w:tc>
          <w:tcPr>
            <w:tcW w:w="752" w:type="dxa"/>
            <w:vMerge w:val="restart"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63C8">
        <w:trPr>
          <w:trHeight w:val="480"/>
        </w:trPr>
        <w:tc>
          <w:tcPr>
            <w:tcW w:w="743" w:type="dxa"/>
            <w:gridSpan w:val="2"/>
            <w:vMerge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2" w:type="dxa"/>
            <w:vMerge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21" w:type="dxa"/>
            <w:gridSpan w:val="2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奥林匹克运动（通识课）</w:t>
            </w:r>
          </w:p>
        </w:tc>
        <w:tc>
          <w:tcPr>
            <w:tcW w:w="656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649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25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29" w:type="dxa"/>
            <w:vMerge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2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63C8">
        <w:trPr>
          <w:trHeight w:val="480"/>
        </w:trPr>
        <w:tc>
          <w:tcPr>
            <w:tcW w:w="743" w:type="dxa"/>
            <w:gridSpan w:val="2"/>
            <w:vMerge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2" w:type="dxa"/>
            <w:vMerge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21" w:type="dxa"/>
            <w:gridSpan w:val="2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656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649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5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29" w:type="dxa"/>
            <w:vMerge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2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463C8">
        <w:trPr>
          <w:trHeight w:val="480"/>
        </w:trPr>
        <w:tc>
          <w:tcPr>
            <w:tcW w:w="743" w:type="dxa"/>
            <w:gridSpan w:val="2"/>
            <w:vMerge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2" w:type="dxa"/>
            <w:vMerge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21" w:type="dxa"/>
            <w:gridSpan w:val="2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656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649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5" w:type="dxa"/>
            <w:vAlign w:val="center"/>
          </w:tcPr>
          <w:p w:rsidR="005D1D56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29" w:type="dxa"/>
            <w:vMerge/>
            <w:vAlign w:val="center"/>
          </w:tcPr>
          <w:p w:rsidR="005D1D56" w:rsidRPr="00E804F5" w:rsidRDefault="005D1D56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2" w:type="dxa"/>
            <w:vMerge/>
            <w:vAlign w:val="center"/>
          </w:tcPr>
          <w:p w:rsidR="005D1D56" w:rsidRPr="00E804F5" w:rsidRDefault="005D1D56" w:rsidP="00E84A0B">
            <w:pPr>
              <w:jc w:val="center"/>
              <w:rPr>
                <w:sz w:val="21"/>
                <w:szCs w:val="21"/>
              </w:rPr>
            </w:pPr>
          </w:p>
        </w:tc>
      </w:tr>
    </w:tbl>
    <w:p w:rsidR="005D1D56" w:rsidRDefault="005D1D56" w:rsidP="001333B6">
      <w:pPr>
        <w:tabs>
          <w:tab w:val="left" w:pos="255"/>
          <w:tab w:val="left" w:pos="3969"/>
          <w:tab w:val="left" w:pos="4528"/>
          <w:tab w:val="left" w:pos="5080"/>
          <w:tab w:val="left" w:pos="6549"/>
          <w:tab w:val="left" w:pos="7466"/>
          <w:tab w:val="left" w:pos="8569"/>
        </w:tabs>
        <w:jc w:val="left"/>
        <w:rPr>
          <w:sz w:val="21"/>
          <w:szCs w:val="21"/>
        </w:rPr>
      </w:pPr>
    </w:p>
    <w:p w:rsidR="005D1D56" w:rsidRDefault="005D1D56" w:rsidP="0071363D">
      <w:pPr>
        <w:tabs>
          <w:tab w:val="left" w:pos="122"/>
          <w:tab w:val="left" w:pos="255"/>
          <w:tab w:val="left" w:pos="3969"/>
          <w:tab w:val="left" w:pos="4528"/>
          <w:tab w:val="left" w:pos="5080"/>
          <w:tab w:val="left" w:pos="6549"/>
          <w:tab w:val="left" w:pos="7466"/>
          <w:tab w:val="left" w:pos="8569"/>
        </w:tabs>
        <w:ind w:leftChars="-20" w:left="31680" w:hangingChars="137" w:firstLine="31680"/>
        <w:jc w:val="left"/>
        <w:rPr>
          <w:sz w:val="28"/>
          <w:szCs w:val="28"/>
        </w:rPr>
      </w:pPr>
    </w:p>
    <w:p w:rsidR="005D1D56" w:rsidRPr="00DB5C76" w:rsidRDefault="005D1D56" w:rsidP="001D5C92">
      <w:pPr>
        <w:tabs>
          <w:tab w:val="left" w:pos="122"/>
          <w:tab w:val="left" w:pos="255"/>
          <w:tab w:val="left" w:pos="3969"/>
          <w:tab w:val="left" w:pos="4528"/>
          <w:tab w:val="left" w:pos="5080"/>
          <w:tab w:val="left" w:pos="6549"/>
          <w:tab w:val="left" w:pos="7466"/>
          <w:tab w:val="left" w:pos="8569"/>
        </w:tabs>
        <w:jc w:val="left"/>
        <w:rPr>
          <w:color w:val="000000"/>
          <w:sz w:val="28"/>
          <w:szCs w:val="28"/>
        </w:rPr>
      </w:pPr>
      <w:r w:rsidRPr="00DB5C76">
        <w:rPr>
          <w:rFonts w:hint="eastAsia"/>
          <w:color w:val="000000"/>
          <w:sz w:val="28"/>
          <w:szCs w:val="28"/>
        </w:rPr>
        <w:t>西安体育学院</w:t>
      </w:r>
      <w:r w:rsidRPr="00DB5C76">
        <w:rPr>
          <w:color w:val="000000"/>
          <w:sz w:val="28"/>
          <w:szCs w:val="28"/>
        </w:rPr>
        <w:t>2015-2016</w:t>
      </w:r>
      <w:r w:rsidRPr="00DB5C76">
        <w:rPr>
          <w:rFonts w:hint="eastAsia"/>
          <w:color w:val="000000"/>
          <w:sz w:val="28"/>
          <w:szCs w:val="28"/>
        </w:rPr>
        <w:t>学年第</w:t>
      </w:r>
      <w:r>
        <w:rPr>
          <w:color w:val="000000"/>
          <w:sz w:val="28"/>
          <w:szCs w:val="28"/>
        </w:rPr>
        <w:t>2</w:t>
      </w:r>
      <w:r w:rsidRPr="00DB5C76">
        <w:rPr>
          <w:rFonts w:hint="eastAsia"/>
          <w:color w:val="000000"/>
          <w:sz w:val="28"/>
          <w:szCs w:val="28"/>
        </w:rPr>
        <w:t>学期开设选修课任务表（表十一）</w:t>
      </w:r>
    </w:p>
    <w:tbl>
      <w:tblPr>
        <w:tblW w:w="1027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6"/>
        <w:gridCol w:w="565"/>
        <w:gridCol w:w="3310"/>
        <w:gridCol w:w="734"/>
        <w:gridCol w:w="563"/>
        <w:gridCol w:w="1547"/>
        <w:gridCol w:w="844"/>
        <w:gridCol w:w="1139"/>
        <w:gridCol w:w="831"/>
      </w:tblGrid>
      <w:tr w:rsidR="005D1D56" w:rsidRPr="00E804F5" w:rsidTr="000F5E3F">
        <w:trPr>
          <w:trHeight w:val="172"/>
        </w:trPr>
        <w:tc>
          <w:tcPr>
            <w:tcW w:w="746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310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734" w:type="dxa"/>
            <w:vAlign w:val="center"/>
          </w:tcPr>
          <w:p w:rsidR="005D1D56" w:rsidRPr="00E804F5" w:rsidRDefault="005D1D56" w:rsidP="005D1D56">
            <w:pPr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63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844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139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831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5D1D56" w:rsidRPr="00E804F5" w:rsidTr="000F5E3F">
        <w:trPr>
          <w:trHeight w:val="790"/>
        </w:trPr>
        <w:tc>
          <w:tcPr>
            <w:tcW w:w="746" w:type="dxa"/>
            <w:vMerge w:val="restart"/>
            <w:vAlign w:val="center"/>
          </w:tcPr>
          <w:p w:rsidR="005D1D56" w:rsidRPr="00F44CCC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康复</w:t>
            </w:r>
            <w:r>
              <w:rPr>
                <w:rFonts w:ascii="宋体" w:eastAsia="宋体" w:hAnsi="宋体"/>
                <w:sz w:val="21"/>
                <w:szCs w:val="21"/>
              </w:rPr>
              <w:t>12</w:t>
            </w:r>
          </w:p>
        </w:tc>
        <w:tc>
          <w:tcPr>
            <w:tcW w:w="565" w:type="dxa"/>
            <w:vMerge w:val="restart"/>
            <w:vAlign w:val="center"/>
          </w:tcPr>
          <w:p w:rsidR="005D1D56" w:rsidRPr="00F44CCC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八</w:t>
            </w:r>
          </w:p>
        </w:tc>
        <w:tc>
          <w:tcPr>
            <w:tcW w:w="331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网球</w:t>
            </w:r>
          </w:p>
        </w:tc>
        <w:tc>
          <w:tcPr>
            <w:tcW w:w="73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9" w:type="dxa"/>
            <w:vMerge w:val="restart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级康复与健康专业四年应修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831" w:type="dxa"/>
            <w:vMerge w:val="restart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F5E3F">
        <w:trPr>
          <w:trHeight w:val="467"/>
        </w:trPr>
        <w:tc>
          <w:tcPr>
            <w:tcW w:w="74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散打</w:t>
            </w:r>
          </w:p>
        </w:tc>
        <w:tc>
          <w:tcPr>
            <w:tcW w:w="73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F5E3F">
        <w:trPr>
          <w:trHeight w:val="467"/>
        </w:trPr>
        <w:tc>
          <w:tcPr>
            <w:tcW w:w="746" w:type="dxa"/>
            <w:vMerge w:val="restart"/>
            <w:vAlign w:val="center"/>
          </w:tcPr>
          <w:p w:rsidR="005D1D56" w:rsidRPr="00E84A0B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84A0B">
              <w:rPr>
                <w:rFonts w:ascii="宋体" w:eastAsia="宋体" w:hAnsi="宋体" w:hint="eastAsia"/>
                <w:sz w:val="21"/>
                <w:szCs w:val="21"/>
              </w:rPr>
              <w:t>康复</w:t>
            </w:r>
            <w:r w:rsidRPr="00E84A0B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65" w:type="dxa"/>
            <w:vMerge w:val="restart"/>
            <w:vAlign w:val="center"/>
          </w:tcPr>
          <w:p w:rsidR="005D1D56" w:rsidRPr="00E84A0B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84A0B"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31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运动处方（限选课）</w:t>
            </w:r>
          </w:p>
        </w:tc>
        <w:tc>
          <w:tcPr>
            <w:tcW w:w="73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9" w:type="dxa"/>
            <w:vMerge w:val="restart"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级康复与健康专业四年应修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831" w:type="dxa"/>
            <w:vMerge w:val="restart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F5E3F">
        <w:trPr>
          <w:trHeight w:val="467"/>
        </w:trPr>
        <w:tc>
          <w:tcPr>
            <w:tcW w:w="74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康复体能训练方法</w:t>
            </w:r>
          </w:p>
        </w:tc>
        <w:tc>
          <w:tcPr>
            <w:tcW w:w="73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5D1D56" w:rsidRPr="00E804F5" w:rsidRDefault="005D1D56" w:rsidP="00F44CC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 xml:space="preserve">   </w:t>
            </w:r>
          </w:p>
        </w:tc>
        <w:tc>
          <w:tcPr>
            <w:tcW w:w="11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F5E3F">
        <w:trPr>
          <w:trHeight w:val="467"/>
        </w:trPr>
        <w:tc>
          <w:tcPr>
            <w:tcW w:w="74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体育统计学</w:t>
            </w:r>
          </w:p>
        </w:tc>
        <w:tc>
          <w:tcPr>
            <w:tcW w:w="73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F5E3F">
        <w:trPr>
          <w:trHeight w:val="467"/>
        </w:trPr>
        <w:tc>
          <w:tcPr>
            <w:tcW w:w="74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排球</w:t>
            </w:r>
          </w:p>
        </w:tc>
        <w:tc>
          <w:tcPr>
            <w:tcW w:w="73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F5E3F">
        <w:trPr>
          <w:trHeight w:val="467"/>
        </w:trPr>
        <w:tc>
          <w:tcPr>
            <w:tcW w:w="74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老年病学</w:t>
            </w:r>
          </w:p>
        </w:tc>
        <w:tc>
          <w:tcPr>
            <w:tcW w:w="73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F5E3F">
        <w:trPr>
          <w:trHeight w:val="467"/>
        </w:trPr>
        <w:tc>
          <w:tcPr>
            <w:tcW w:w="74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作业治疗学（限选课）</w:t>
            </w:r>
          </w:p>
        </w:tc>
        <w:tc>
          <w:tcPr>
            <w:tcW w:w="73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F5E3F">
        <w:trPr>
          <w:trHeight w:val="467"/>
        </w:trPr>
        <w:tc>
          <w:tcPr>
            <w:tcW w:w="74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疼痛治疗学</w:t>
            </w:r>
          </w:p>
        </w:tc>
        <w:tc>
          <w:tcPr>
            <w:tcW w:w="73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F5E3F">
        <w:trPr>
          <w:trHeight w:val="467"/>
        </w:trPr>
        <w:tc>
          <w:tcPr>
            <w:tcW w:w="74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0" w:type="dxa"/>
            <w:vAlign w:val="center"/>
          </w:tcPr>
          <w:p w:rsidR="005D1D56" w:rsidRPr="00E804F5" w:rsidRDefault="005D1D56" w:rsidP="00FA3ABF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社区康复学（限选课）</w:t>
            </w:r>
          </w:p>
        </w:tc>
        <w:tc>
          <w:tcPr>
            <w:tcW w:w="734" w:type="dxa"/>
            <w:vAlign w:val="center"/>
          </w:tcPr>
          <w:p w:rsidR="005D1D56" w:rsidRPr="00E804F5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5D1D56" w:rsidRPr="00E804F5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F5E3F">
        <w:trPr>
          <w:trHeight w:val="467"/>
        </w:trPr>
        <w:tc>
          <w:tcPr>
            <w:tcW w:w="74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足球</w:t>
            </w:r>
          </w:p>
        </w:tc>
        <w:tc>
          <w:tcPr>
            <w:tcW w:w="73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F5E3F">
        <w:trPr>
          <w:trHeight w:val="467"/>
        </w:trPr>
        <w:tc>
          <w:tcPr>
            <w:tcW w:w="74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申论写作（通识课）</w:t>
            </w:r>
          </w:p>
        </w:tc>
        <w:tc>
          <w:tcPr>
            <w:tcW w:w="73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F5E3F">
        <w:trPr>
          <w:trHeight w:val="467"/>
        </w:trPr>
        <w:tc>
          <w:tcPr>
            <w:tcW w:w="74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大学生就业指导（通识课）</w:t>
            </w:r>
          </w:p>
        </w:tc>
        <w:tc>
          <w:tcPr>
            <w:tcW w:w="73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F5E3F">
        <w:trPr>
          <w:trHeight w:val="467"/>
        </w:trPr>
        <w:tc>
          <w:tcPr>
            <w:tcW w:w="74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教育学（通识课）</w:t>
            </w:r>
          </w:p>
        </w:tc>
        <w:tc>
          <w:tcPr>
            <w:tcW w:w="73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4(1-9)</w:t>
            </w:r>
          </w:p>
        </w:tc>
        <w:tc>
          <w:tcPr>
            <w:tcW w:w="844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F5E3F">
        <w:trPr>
          <w:trHeight w:val="467"/>
        </w:trPr>
        <w:tc>
          <w:tcPr>
            <w:tcW w:w="74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动感瑜伽（通识课）</w:t>
            </w:r>
          </w:p>
        </w:tc>
        <w:tc>
          <w:tcPr>
            <w:tcW w:w="73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F5E3F">
        <w:trPr>
          <w:trHeight w:val="467"/>
        </w:trPr>
        <w:tc>
          <w:tcPr>
            <w:tcW w:w="74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Access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数据库及应用（通识课）</w:t>
            </w:r>
          </w:p>
        </w:tc>
        <w:tc>
          <w:tcPr>
            <w:tcW w:w="73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F5E3F">
        <w:trPr>
          <w:trHeight w:val="455"/>
        </w:trPr>
        <w:tc>
          <w:tcPr>
            <w:tcW w:w="746" w:type="dxa"/>
            <w:vMerge w:val="restart"/>
            <w:vAlign w:val="center"/>
          </w:tcPr>
          <w:p w:rsidR="005D1D56" w:rsidRDefault="005D1D56" w:rsidP="000902DE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康复</w:t>
            </w:r>
            <w:r w:rsidRPr="00CF6B6C">
              <w:rPr>
                <w:rFonts w:ascii="宋体" w:eastAsia="宋体" w:hAnsi="宋体"/>
                <w:sz w:val="21"/>
                <w:szCs w:val="21"/>
              </w:rPr>
              <w:t>14</w:t>
            </w:r>
          </w:p>
          <w:p w:rsidR="005D1D56" w:rsidRPr="00CF6B6C" w:rsidRDefault="005D1D56" w:rsidP="000902DE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5" w:type="dxa"/>
            <w:vMerge w:val="restart"/>
            <w:vAlign w:val="center"/>
          </w:tcPr>
          <w:p w:rsidR="005D1D56" w:rsidRPr="00CF6B6C" w:rsidRDefault="005D1D56" w:rsidP="000902DE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6B6C"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310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734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39" w:type="dxa"/>
            <w:vMerge w:val="restart"/>
            <w:vAlign w:val="center"/>
          </w:tcPr>
          <w:p w:rsidR="005D1D56" w:rsidRPr="00743766" w:rsidRDefault="005D1D56" w:rsidP="007437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E804F5">
              <w:rPr>
                <w:rFonts w:hint="eastAsia"/>
                <w:sz w:val="18"/>
                <w:szCs w:val="18"/>
              </w:rPr>
              <w:t>级康复与健康专业四年应修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831" w:type="dxa"/>
            <w:vMerge w:val="restart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D1D56" w:rsidRPr="00E804F5" w:rsidTr="000F5E3F">
        <w:trPr>
          <w:trHeight w:val="455"/>
        </w:trPr>
        <w:tc>
          <w:tcPr>
            <w:tcW w:w="746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0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734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39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31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F5E3F">
        <w:trPr>
          <w:trHeight w:val="455"/>
        </w:trPr>
        <w:tc>
          <w:tcPr>
            <w:tcW w:w="746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0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734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39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31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F5E3F">
        <w:trPr>
          <w:trHeight w:val="455"/>
        </w:trPr>
        <w:tc>
          <w:tcPr>
            <w:tcW w:w="746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0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D20F8">
              <w:rPr>
                <w:rFonts w:ascii="宋体" w:eastAsia="宋体" w:hAnsi="宋体" w:hint="eastAsia"/>
                <w:sz w:val="21"/>
                <w:szCs w:val="21"/>
              </w:rPr>
              <w:t>文献检索与管理（通识课）</w:t>
            </w:r>
          </w:p>
        </w:tc>
        <w:tc>
          <w:tcPr>
            <w:tcW w:w="734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18</w:t>
            </w:r>
          </w:p>
        </w:tc>
        <w:tc>
          <w:tcPr>
            <w:tcW w:w="563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39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31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F5E3F">
        <w:trPr>
          <w:trHeight w:val="455"/>
        </w:trPr>
        <w:tc>
          <w:tcPr>
            <w:tcW w:w="746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0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734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39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31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F5E3F">
        <w:trPr>
          <w:trHeight w:val="455"/>
        </w:trPr>
        <w:tc>
          <w:tcPr>
            <w:tcW w:w="746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0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734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39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31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F5E3F">
        <w:trPr>
          <w:trHeight w:val="596"/>
        </w:trPr>
        <w:tc>
          <w:tcPr>
            <w:tcW w:w="746" w:type="dxa"/>
            <w:vMerge w:val="restart"/>
            <w:vAlign w:val="center"/>
          </w:tcPr>
          <w:p w:rsidR="005D1D56" w:rsidRPr="003D2DFA" w:rsidRDefault="005D1D56" w:rsidP="000902DE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康复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</w:p>
        </w:tc>
        <w:tc>
          <w:tcPr>
            <w:tcW w:w="565" w:type="dxa"/>
            <w:vMerge w:val="restart"/>
            <w:vAlign w:val="center"/>
          </w:tcPr>
          <w:p w:rsidR="005D1D56" w:rsidRPr="003D2DFA" w:rsidRDefault="005D1D56" w:rsidP="000902DE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310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734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39" w:type="dxa"/>
            <w:vMerge w:val="restart"/>
            <w:vAlign w:val="center"/>
          </w:tcPr>
          <w:p w:rsidR="005D1D56" w:rsidRPr="00E804F5" w:rsidRDefault="005D1D56" w:rsidP="008227A0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15</w:t>
            </w:r>
            <w:r w:rsidRPr="00E804F5">
              <w:rPr>
                <w:rFonts w:hint="eastAsia"/>
                <w:sz w:val="18"/>
                <w:szCs w:val="18"/>
              </w:rPr>
              <w:t>级康复与健康专业四年应修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831" w:type="dxa"/>
            <w:vMerge w:val="restart"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F5E3F">
        <w:trPr>
          <w:trHeight w:val="596"/>
        </w:trPr>
        <w:tc>
          <w:tcPr>
            <w:tcW w:w="746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10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奥林匹克运动（通识课）</w:t>
            </w:r>
          </w:p>
        </w:tc>
        <w:tc>
          <w:tcPr>
            <w:tcW w:w="734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3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47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39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1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F5E3F">
        <w:trPr>
          <w:trHeight w:val="596"/>
        </w:trPr>
        <w:tc>
          <w:tcPr>
            <w:tcW w:w="746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10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734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39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1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0F5E3F">
        <w:trPr>
          <w:trHeight w:val="596"/>
        </w:trPr>
        <w:tc>
          <w:tcPr>
            <w:tcW w:w="746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10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734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39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1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</w:tbl>
    <w:p w:rsidR="005D1D56" w:rsidRDefault="005D1D56" w:rsidP="008E3C02">
      <w:pPr>
        <w:tabs>
          <w:tab w:val="left" w:pos="122"/>
          <w:tab w:val="left" w:pos="255"/>
          <w:tab w:val="left" w:pos="3969"/>
          <w:tab w:val="left" w:pos="4528"/>
          <w:tab w:val="left" w:pos="5080"/>
          <w:tab w:val="left" w:pos="6549"/>
          <w:tab w:val="left" w:pos="7466"/>
          <w:tab w:val="left" w:pos="8569"/>
        </w:tabs>
        <w:ind w:left="-612"/>
        <w:jc w:val="left"/>
        <w:rPr>
          <w:sz w:val="21"/>
          <w:szCs w:val="21"/>
        </w:rPr>
      </w:pPr>
    </w:p>
    <w:p w:rsidR="005D1D56" w:rsidRDefault="005D1D56" w:rsidP="0071363D">
      <w:pPr>
        <w:tabs>
          <w:tab w:val="left" w:pos="122"/>
          <w:tab w:val="left" w:pos="255"/>
          <w:tab w:val="left" w:pos="3969"/>
          <w:tab w:val="left" w:pos="4528"/>
          <w:tab w:val="left" w:pos="5080"/>
          <w:tab w:val="left" w:pos="6549"/>
          <w:tab w:val="left" w:pos="7466"/>
          <w:tab w:val="left" w:pos="8569"/>
        </w:tabs>
        <w:ind w:leftChars="-42" w:left="31680" w:firstLineChars="216" w:firstLine="31680"/>
        <w:jc w:val="left"/>
        <w:rPr>
          <w:sz w:val="28"/>
          <w:szCs w:val="28"/>
        </w:rPr>
      </w:pPr>
    </w:p>
    <w:p w:rsidR="005D1D56" w:rsidRPr="00707C7A" w:rsidRDefault="005D1D56" w:rsidP="00F9734A">
      <w:pPr>
        <w:tabs>
          <w:tab w:val="left" w:pos="122"/>
          <w:tab w:val="left" w:pos="255"/>
          <w:tab w:val="left" w:pos="3969"/>
          <w:tab w:val="left" w:pos="4528"/>
          <w:tab w:val="left" w:pos="5080"/>
          <w:tab w:val="left" w:pos="6549"/>
          <w:tab w:val="left" w:pos="7466"/>
          <w:tab w:val="left" w:pos="8569"/>
        </w:tabs>
        <w:jc w:val="left"/>
        <w:rPr>
          <w:sz w:val="21"/>
          <w:szCs w:val="21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学期开设选修课任务表（表十二）</w:t>
      </w:r>
    </w:p>
    <w:tbl>
      <w:tblPr>
        <w:tblW w:w="1027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4"/>
        <w:gridCol w:w="10"/>
        <w:gridCol w:w="561"/>
        <w:gridCol w:w="16"/>
        <w:gridCol w:w="3376"/>
        <w:gridCol w:w="583"/>
        <w:gridCol w:w="577"/>
        <w:gridCol w:w="1529"/>
        <w:gridCol w:w="954"/>
        <w:gridCol w:w="1147"/>
        <w:gridCol w:w="764"/>
      </w:tblGrid>
      <w:tr w:rsidR="005D1D56" w:rsidRPr="00E804F5" w:rsidTr="009274A3">
        <w:trPr>
          <w:trHeight w:val="882"/>
        </w:trPr>
        <w:tc>
          <w:tcPr>
            <w:tcW w:w="764" w:type="dxa"/>
            <w:gridSpan w:val="2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77" w:type="dxa"/>
            <w:gridSpan w:val="2"/>
            <w:vAlign w:val="center"/>
          </w:tcPr>
          <w:p w:rsidR="005D1D56" w:rsidRPr="00E804F5" w:rsidRDefault="005D1D56" w:rsidP="005D1D56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376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583" w:type="dxa"/>
            <w:vAlign w:val="center"/>
          </w:tcPr>
          <w:p w:rsidR="005D1D56" w:rsidRPr="00E804F5" w:rsidRDefault="005D1D56" w:rsidP="005D1D56">
            <w:pPr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77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529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954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147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764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5D1D56" w:rsidRPr="00E804F5" w:rsidTr="009274A3">
        <w:trPr>
          <w:trHeight w:val="1109"/>
        </w:trPr>
        <w:tc>
          <w:tcPr>
            <w:tcW w:w="764" w:type="dxa"/>
            <w:gridSpan w:val="2"/>
            <w:vAlign w:val="center"/>
          </w:tcPr>
          <w:p w:rsidR="005D1D56" w:rsidRPr="00F9734A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9734A">
              <w:rPr>
                <w:rFonts w:ascii="宋体" w:eastAsia="宋体" w:hAnsi="宋体" w:hint="eastAsia"/>
                <w:sz w:val="21"/>
                <w:szCs w:val="21"/>
              </w:rPr>
              <w:t>心理</w:t>
            </w:r>
            <w:r w:rsidRPr="00F9734A">
              <w:rPr>
                <w:rFonts w:ascii="宋体" w:eastAsia="宋体" w:hAnsi="宋体"/>
                <w:sz w:val="21"/>
                <w:szCs w:val="21"/>
              </w:rPr>
              <w:t>12</w:t>
            </w:r>
          </w:p>
        </w:tc>
        <w:tc>
          <w:tcPr>
            <w:tcW w:w="577" w:type="dxa"/>
            <w:gridSpan w:val="2"/>
            <w:vAlign w:val="center"/>
          </w:tcPr>
          <w:p w:rsidR="005D1D56" w:rsidRPr="00F9734A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八</w:t>
            </w:r>
          </w:p>
        </w:tc>
        <w:tc>
          <w:tcPr>
            <w:tcW w:w="33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网球</w:t>
            </w:r>
          </w:p>
        </w:tc>
        <w:tc>
          <w:tcPr>
            <w:tcW w:w="58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2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</w:t>
            </w:r>
            <w:r w:rsidRPr="00E804F5">
              <w:rPr>
                <w:sz w:val="21"/>
                <w:szCs w:val="21"/>
              </w:rPr>
              <w:t>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4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7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6" w:left="31680" w:rightChars="-7" w:right="31680" w:firstLineChars="7" w:firstLine="3168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级应用心理专业四年应修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学分，专业通识课应修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4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9274A3">
        <w:trPr>
          <w:trHeight w:val="563"/>
        </w:trPr>
        <w:tc>
          <w:tcPr>
            <w:tcW w:w="764" w:type="dxa"/>
            <w:gridSpan w:val="2"/>
            <w:vMerge w:val="restart"/>
            <w:vAlign w:val="center"/>
          </w:tcPr>
          <w:p w:rsidR="005D1D56" w:rsidRPr="00F9734A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9734A">
              <w:rPr>
                <w:rFonts w:ascii="宋体" w:eastAsia="宋体" w:hAnsi="宋体" w:hint="eastAsia"/>
                <w:sz w:val="21"/>
                <w:szCs w:val="21"/>
              </w:rPr>
              <w:t>心理</w:t>
            </w:r>
            <w:r w:rsidRPr="00F9734A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77" w:type="dxa"/>
            <w:gridSpan w:val="2"/>
            <w:vMerge w:val="restart"/>
            <w:vAlign w:val="center"/>
          </w:tcPr>
          <w:p w:rsidR="005D1D56" w:rsidRPr="00F9734A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3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锻炼心理学</w:t>
            </w:r>
          </w:p>
        </w:tc>
        <w:tc>
          <w:tcPr>
            <w:tcW w:w="58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2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4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7" w:type="dxa"/>
            <w:vMerge w:val="restart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级应用心理专业四年应修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学分，专业通识课应修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4" w:type="dxa"/>
            <w:vMerge w:val="restart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9274A3">
        <w:trPr>
          <w:trHeight w:val="563"/>
        </w:trPr>
        <w:tc>
          <w:tcPr>
            <w:tcW w:w="764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7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firstLineChars="100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心理专业英语</w:t>
            </w:r>
          </w:p>
        </w:tc>
        <w:tc>
          <w:tcPr>
            <w:tcW w:w="58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2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4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9274A3">
        <w:trPr>
          <w:trHeight w:val="563"/>
        </w:trPr>
        <w:tc>
          <w:tcPr>
            <w:tcW w:w="764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心理危机干预（限选课）</w:t>
            </w:r>
          </w:p>
        </w:tc>
        <w:tc>
          <w:tcPr>
            <w:tcW w:w="58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2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4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9274A3">
        <w:trPr>
          <w:trHeight w:val="563"/>
        </w:trPr>
        <w:tc>
          <w:tcPr>
            <w:tcW w:w="764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足球</w:t>
            </w:r>
          </w:p>
        </w:tc>
        <w:tc>
          <w:tcPr>
            <w:tcW w:w="58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2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4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9274A3">
        <w:trPr>
          <w:trHeight w:val="563"/>
        </w:trPr>
        <w:tc>
          <w:tcPr>
            <w:tcW w:w="764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田径（短中跑）</w:t>
            </w:r>
          </w:p>
        </w:tc>
        <w:tc>
          <w:tcPr>
            <w:tcW w:w="58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2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4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9274A3">
        <w:trPr>
          <w:trHeight w:val="563"/>
        </w:trPr>
        <w:tc>
          <w:tcPr>
            <w:tcW w:w="764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社区管理与服务</w:t>
            </w:r>
          </w:p>
        </w:tc>
        <w:tc>
          <w:tcPr>
            <w:tcW w:w="58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2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4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9274A3">
        <w:trPr>
          <w:trHeight w:val="563"/>
        </w:trPr>
        <w:tc>
          <w:tcPr>
            <w:tcW w:w="764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申论写作（通识课）</w:t>
            </w:r>
          </w:p>
        </w:tc>
        <w:tc>
          <w:tcPr>
            <w:tcW w:w="58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2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4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9274A3">
        <w:trPr>
          <w:trHeight w:val="563"/>
        </w:trPr>
        <w:tc>
          <w:tcPr>
            <w:tcW w:w="764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大学生就业指导（通识课）</w:t>
            </w:r>
          </w:p>
        </w:tc>
        <w:tc>
          <w:tcPr>
            <w:tcW w:w="58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2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4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9274A3">
        <w:trPr>
          <w:trHeight w:val="563"/>
        </w:trPr>
        <w:tc>
          <w:tcPr>
            <w:tcW w:w="764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教育学（通识课）</w:t>
            </w:r>
          </w:p>
        </w:tc>
        <w:tc>
          <w:tcPr>
            <w:tcW w:w="58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2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4(1-9)</w:t>
            </w:r>
          </w:p>
        </w:tc>
        <w:tc>
          <w:tcPr>
            <w:tcW w:w="954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9274A3">
        <w:trPr>
          <w:trHeight w:val="563"/>
        </w:trPr>
        <w:tc>
          <w:tcPr>
            <w:tcW w:w="764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动感瑜伽（通识课）</w:t>
            </w:r>
          </w:p>
        </w:tc>
        <w:tc>
          <w:tcPr>
            <w:tcW w:w="58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2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4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9274A3">
        <w:trPr>
          <w:trHeight w:val="563"/>
        </w:trPr>
        <w:tc>
          <w:tcPr>
            <w:tcW w:w="764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7" w:type="dxa"/>
            <w:gridSpan w:val="2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Access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数据库及应用（通识课）</w:t>
            </w:r>
          </w:p>
        </w:tc>
        <w:tc>
          <w:tcPr>
            <w:tcW w:w="583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2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4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7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9274A3">
        <w:trPr>
          <w:trHeight w:val="563"/>
        </w:trPr>
        <w:tc>
          <w:tcPr>
            <w:tcW w:w="754" w:type="dxa"/>
            <w:vMerge w:val="restart"/>
            <w:tcBorders>
              <w:top w:val="nil"/>
            </w:tcBorders>
            <w:vAlign w:val="center"/>
          </w:tcPr>
          <w:p w:rsidR="005D1D56" w:rsidRDefault="005D1D56" w:rsidP="005D1D56">
            <w:pPr>
              <w:ind w:left="31680" w:hangingChars="5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心理</w:t>
            </w:r>
            <w:r>
              <w:rPr>
                <w:rFonts w:ascii="宋体" w:eastAsia="宋体" w:hAnsi="宋体"/>
                <w:sz w:val="21"/>
                <w:szCs w:val="21"/>
              </w:rPr>
              <w:t>14</w:t>
            </w:r>
          </w:p>
          <w:p w:rsidR="005D1D56" w:rsidRPr="00CF6B6C" w:rsidRDefault="005D1D56" w:rsidP="003D5703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Merge w:val="restart"/>
            <w:tcBorders>
              <w:top w:val="nil"/>
            </w:tcBorders>
            <w:vAlign w:val="center"/>
          </w:tcPr>
          <w:p w:rsidR="005D1D56" w:rsidRPr="00CF6B6C" w:rsidRDefault="005D1D56" w:rsidP="000902DE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392" w:type="dxa"/>
            <w:gridSpan w:val="2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83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7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29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4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7" w:type="dxa"/>
            <w:vMerge w:val="restart"/>
            <w:vAlign w:val="center"/>
          </w:tcPr>
          <w:p w:rsidR="005D1D56" w:rsidRPr="003D5703" w:rsidRDefault="005D1D56" w:rsidP="003D570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D5703">
              <w:rPr>
                <w:sz w:val="18"/>
                <w:szCs w:val="18"/>
              </w:rPr>
              <w:t>14</w:t>
            </w:r>
            <w:r w:rsidRPr="003D5703">
              <w:rPr>
                <w:rFonts w:hint="eastAsia"/>
                <w:sz w:val="18"/>
                <w:szCs w:val="18"/>
              </w:rPr>
              <w:t>级应用心理专业四年应修</w:t>
            </w:r>
            <w:r w:rsidRPr="003D5703">
              <w:rPr>
                <w:sz w:val="18"/>
                <w:szCs w:val="18"/>
              </w:rPr>
              <w:t>26</w:t>
            </w:r>
            <w:r w:rsidRPr="003D5703">
              <w:rPr>
                <w:rFonts w:hint="eastAsia"/>
                <w:sz w:val="18"/>
                <w:szCs w:val="18"/>
              </w:rPr>
              <w:t>学分，专业通识课应修</w:t>
            </w:r>
            <w:r w:rsidRPr="003D5703">
              <w:rPr>
                <w:sz w:val="18"/>
                <w:szCs w:val="18"/>
              </w:rPr>
              <w:t>10</w:t>
            </w:r>
            <w:r w:rsidRPr="003D5703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4" w:type="dxa"/>
            <w:vMerge w:val="restart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D1D56" w:rsidRPr="00E804F5" w:rsidTr="009274A3">
        <w:trPr>
          <w:trHeight w:val="563"/>
        </w:trPr>
        <w:tc>
          <w:tcPr>
            <w:tcW w:w="754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92" w:type="dxa"/>
            <w:gridSpan w:val="2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83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7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29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4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7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4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9274A3">
        <w:trPr>
          <w:trHeight w:val="563"/>
        </w:trPr>
        <w:tc>
          <w:tcPr>
            <w:tcW w:w="754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92" w:type="dxa"/>
            <w:gridSpan w:val="2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83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7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29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4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7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4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9274A3">
        <w:trPr>
          <w:trHeight w:val="563"/>
        </w:trPr>
        <w:tc>
          <w:tcPr>
            <w:tcW w:w="754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92" w:type="dxa"/>
            <w:gridSpan w:val="2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D20F8">
              <w:rPr>
                <w:rFonts w:ascii="宋体" w:eastAsia="宋体" w:hAnsi="宋体" w:hint="eastAsia"/>
                <w:sz w:val="21"/>
                <w:szCs w:val="21"/>
              </w:rPr>
              <w:t>文献检索与管理（通识课）</w:t>
            </w:r>
          </w:p>
        </w:tc>
        <w:tc>
          <w:tcPr>
            <w:tcW w:w="583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18</w:t>
            </w:r>
          </w:p>
        </w:tc>
        <w:tc>
          <w:tcPr>
            <w:tcW w:w="577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</w:t>
            </w:r>
          </w:p>
        </w:tc>
        <w:tc>
          <w:tcPr>
            <w:tcW w:w="1529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4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7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4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9274A3">
        <w:trPr>
          <w:trHeight w:val="563"/>
        </w:trPr>
        <w:tc>
          <w:tcPr>
            <w:tcW w:w="754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92" w:type="dxa"/>
            <w:gridSpan w:val="2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583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7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29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4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7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4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9274A3">
        <w:trPr>
          <w:trHeight w:val="563"/>
        </w:trPr>
        <w:tc>
          <w:tcPr>
            <w:tcW w:w="754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92" w:type="dxa"/>
            <w:gridSpan w:val="2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83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7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29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4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7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4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9274A3">
        <w:trPr>
          <w:trHeight w:val="563"/>
        </w:trPr>
        <w:tc>
          <w:tcPr>
            <w:tcW w:w="754" w:type="dxa"/>
            <w:vMerge w:val="restart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心理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</w:p>
          <w:p w:rsidR="005D1D56" w:rsidRPr="003D2DFA" w:rsidRDefault="005D1D56" w:rsidP="000902DE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Merge w:val="restart"/>
            <w:vAlign w:val="center"/>
          </w:tcPr>
          <w:p w:rsidR="005D1D56" w:rsidRPr="003D2DFA" w:rsidRDefault="005D1D56" w:rsidP="000902DE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392" w:type="dxa"/>
            <w:gridSpan w:val="2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583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7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29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4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7" w:type="dxa"/>
            <w:vMerge w:val="restart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15</w:t>
            </w:r>
            <w:r w:rsidRPr="00E804F5">
              <w:rPr>
                <w:rFonts w:hint="eastAsia"/>
                <w:sz w:val="18"/>
                <w:szCs w:val="18"/>
              </w:rPr>
              <w:t>级应用心理专业四年应修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学分，专业通识课应修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4" w:type="dxa"/>
            <w:vMerge w:val="restart"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9274A3">
        <w:trPr>
          <w:trHeight w:val="563"/>
        </w:trPr>
        <w:tc>
          <w:tcPr>
            <w:tcW w:w="754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2" w:type="dxa"/>
            <w:gridSpan w:val="2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奥林匹克运动（通识课）</w:t>
            </w:r>
          </w:p>
        </w:tc>
        <w:tc>
          <w:tcPr>
            <w:tcW w:w="583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7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29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4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7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4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9274A3">
        <w:trPr>
          <w:trHeight w:val="563"/>
        </w:trPr>
        <w:tc>
          <w:tcPr>
            <w:tcW w:w="754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2" w:type="dxa"/>
            <w:gridSpan w:val="2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583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7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29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4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7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4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9274A3">
        <w:trPr>
          <w:trHeight w:val="563"/>
        </w:trPr>
        <w:tc>
          <w:tcPr>
            <w:tcW w:w="754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2" w:type="dxa"/>
            <w:gridSpan w:val="2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583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7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29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4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7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4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</w:tbl>
    <w:p w:rsidR="005D1D56" w:rsidRDefault="005D1D56" w:rsidP="00307E23">
      <w:pPr>
        <w:rPr>
          <w:sz w:val="28"/>
          <w:szCs w:val="28"/>
        </w:rPr>
      </w:pPr>
    </w:p>
    <w:p w:rsidR="005D1D56" w:rsidRDefault="005D1D56" w:rsidP="00307E23">
      <w:pPr>
        <w:rPr>
          <w:sz w:val="28"/>
          <w:szCs w:val="28"/>
        </w:rPr>
      </w:pPr>
    </w:p>
    <w:p w:rsidR="005D1D56" w:rsidRDefault="005D1D56" w:rsidP="00307E2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学期开设选修课任务表（表十三）</w:t>
      </w:r>
    </w:p>
    <w:tbl>
      <w:tblPr>
        <w:tblW w:w="1010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9"/>
        <w:gridCol w:w="565"/>
        <w:gridCol w:w="3336"/>
        <w:gridCol w:w="572"/>
        <w:gridCol w:w="565"/>
        <w:gridCol w:w="29"/>
        <w:gridCol w:w="1514"/>
        <w:gridCol w:w="895"/>
        <w:gridCol w:w="1126"/>
        <w:gridCol w:w="750"/>
      </w:tblGrid>
      <w:tr w:rsidR="005D1D56" w:rsidRPr="00E804F5" w:rsidTr="00C75C24">
        <w:trPr>
          <w:trHeight w:val="375"/>
        </w:trPr>
        <w:tc>
          <w:tcPr>
            <w:tcW w:w="74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33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572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543" w:type="dxa"/>
            <w:gridSpan w:val="2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89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12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75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5D1D56" w:rsidRPr="00E804F5" w:rsidTr="00C75C24">
        <w:trPr>
          <w:trHeight w:val="499"/>
        </w:trPr>
        <w:tc>
          <w:tcPr>
            <w:tcW w:w="749" w:type="dxa"/>
            <w:vMerge w:val="restart"/>
            <w:vAlign w:val="center"/>
          </w:tcPr>
          <w:p w:rsidR="005D1D56" w:rsidRPr="002843F2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43F2">
              <w:rPr>
                <w:rFonts w:ascii="宋体" w:eastAsia="宋体" w:hAnsi="宋体" w:hint="eastAsia"/>
                <w:sz w:val="21"/>
                <w:szCs w:val="21"/>
              </w:rPr>
              <w:t>播音</w:t>
            </w:r>
            <w:r w:rsidRPr="002843F2">
              <w:rPr>
                <w:rFonts w:ascii="宋体" w:eastAsia="宋体" w:hAnsi="宋体"/>
                <w:sz w:val="21"/>
                <w:szCs w:val="21"/>
              </w:rPr>
              <w:t>12</w:t>
            </w:r>
          </w:p>
        </w:tc>
        <w:tc>
          <w:tcPr>
            <w:tcW w:w="565" w:type="dxa"/>
            <w:vMerge w:val="restart"/>
            <w:vAlign w:val="center"/>
          </w:tcPr>
          <w:p w:rsidR="005D1D56" w:rsidRPr="002843F2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43F2">
              <w:rPr>
                <w:rFonts w:ascii="宋体" w:eastAsia="宋体" w:hAnsi="宋体" w:hint="eastAsia"/>
                <w:sz w:val="21"/>
                <w:szCs w:val="21"/>
              </w:rPr>
              <w:t>八</w:t>
            </w:r>
          </w:p>
        </w:tc>
        <w:tc>
          <w:tcPr>
            <w:tcW w:w="333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著名主持人与记者研究</w:t>
            </w:r>
          </w:p>
        </w:tc>
        <w:tc>
          <w:tcPr>
            <w:tcW w:w="57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6" w:type="dxa"/>
            <w:vMerge w:val="restart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级播音与主持艺术专业四年应修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50" w:type="dxa"/>
            <w:vMerge w:val="restart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75C24">
        <w:trPr>
          <w:trHeight w:val="499"/>
        </w:trPr>
        <w:tc>
          <w:tcPr>
            <w:tcW w:w="749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3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影视表演</w:t>
            </w:r>
          </w:p>
        </w:tc>
        <w:tc>
          <w:tcPr>
            <w:tcW w:w="57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6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75C24">
        <w:trPr>
          <w:trHeight w:val="499"/>
        </w:trPr>
        <w:tc>
          <w:tcPr>
            <w:tcW w:w="749" w:type="dxa"/>
            <w:vMerge w:val="restart"/>
            <w:vAlign w:val="center"/>
          </w:tcPr>
          <w:p w:rsidR="005D1D56" w:rsidRPr="002843F2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43F2">
              <w:rPr>
                <w:rFonts w:ascii="宋体" w:eastAsia="宋体" w:hAnsi="宋体" w:hint="eastAsia"/>
                <w:sz w:val="21"/>
                <w:szCs w:val="21"/>
              </w:rPr>
              <w:t>播音</w:t>
            </w:r>
            <w:r w:rsidRPr="002843F2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65" w:type="dxa"/>
            <w:vMerge w:val="restart"/>
            <w:vAlign w:val="center"/>
          </w:tcPr>
          <w:p w:rsidR="005D1D56" w:rsidRPr="002843F2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43F2"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33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广告创意与策划</w:t>
            </w:r>
          </w:p>
        </w:tc>
        <w:tc>
          <w:tcPr>
            <w:tcW w:w="57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6" w:type="dxa"/>
            <w:vMerge w:val="restart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级播音与主持艺术专业四年应修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50" w:type="dxa"/>
            <w:vMerge w:val="restart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75C24">
        <w:trPr>
          <w:trHeight w:val="499"/>
        </w:trPr>
        <w:tc>
          <w:tcPr>
            <w:tcW w:w="749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3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广告配音（限选课）</w:t>
            </w:r>
          </w:p>
        </w:tc>
        <w:tc>
          <w:tcPr>
            <w:tcW w:w="57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6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75C24">
        <w:trPr>
          <w:trHeight w:val="500"/>
        </w:trPr>
        <w:tc>
          <w:tcPr>
            <w:tcW w:w="749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3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新闻编辑</w:t>
            </w:r>
          </w:p>
        </w:tc>
        <w:tc>
          <w:tcPr>
            <w:tcW w:w="57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6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75C24">
        <w:trPr>
          <w:trHeight w:val="499"/>
        </w:trPr>
        <w:tc>
          <w:tcPr>
            <w:tcW w:w="749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3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新闻评论</w:t>
            </w:r>
          </w:p>
        </w:tc>
        <w:tc>
          <w:tcPr>
            <w:tcW w:w="57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6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75C24">
        <w:trPr>
          <w:trHeight w:val="499"/>
        </w:trPr>
        <w:tc>
          <w:tcPr>
            <w:tcW w:w="749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3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电视节目鉴赏（限选课）</w:t>
            </w:r>
          </w:p>
        </w:tc>
        <w:tc>
          <w:tcPr>
            <w:tcW w:w="57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6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75C24">
        <w:trPr>
          <w:trHeight w:val="499"/>
        </w:trPr>
        <w:tc>
          <w:tcPr>
            <w:tcW w:w="749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3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网络新闻传播实务</w:t>
            </w:r>
          </w:p>
        </w:tc>
        <w:tc>
          <w:tcPr>
            <w:tcW w:w="57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6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75C24">
        <w:trPr>
          <w:trHeight w:val="499"/>
        </w:trPr>
        <w:tc>
          <w:tcPr>
            <w:tcW w:w="749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3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新闻发言人</w:t>
            </w:r>
          </w:p>
        </w:tc>
        <w:tc>
          <w:tcPr>
            <w:tcW w:w="57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6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75C24">
        <w:trPr>
          <w:trHeight w:val="500"/>
        </w:trPr>
        <w:tc>
          <w:tcPr>
            <w:tcW w:w="749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36" w:type="dxa"/>
            <w:vAlign w:val="center"/>
          </w:tcPr>
          <w:p w:rsidR="005D1D56" w:rsidRPr="00E804F5" w:rsidRDefault="005D1D56" w:rsidP="00FA3ABF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新闻现场报道</w:t>
            </w:r>
          </w:p>
        </w:tc>
        <w:tc>
          <w:tcPr>
            <w:tcW w:w="572" w:type="dxa"/>
            <w:vAlign w:val="center"/>
          </w:tcPr>
          <w:p w:rsidR="005D1D56" w:rsidRPr="00E804F5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5D1D56" w:rsidRPr="00E804F5" w:rsidRDefault="005D1D56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6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75C24">
        <w:trPr>
          <w:trHeight w:val="499"/>
        </w:trPr>
        <w:tc>
          <w:tcPr>
            <w:tcW w:w="749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3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申论写作（通识课）</w:t>
            </w:r>
          </w:p>
        </w:tc>
        <w:tc>
          <w:tcPr>
            <w:tcW w:w="57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6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75C24">
        <w:trPr>
          <w:trHeight w:val="499"/>
        </w:trPr>
        <w:tc>
          <w:tcPr>
            <w:tcW w:w="749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3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大学生就业指导（通识课）</w:t>
            </w:r>
          </w:p>
        </w:tc>
        <w:tc>
          <w:tcPr>
            <w:tcW w:w="57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43" w:type="dxa"/>
            <w:gridSpan w:val="2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6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75C24">
        <w:trPr>
          <w:trHeight w:val="499"/>
        </w:trPr>
        <w:tc>
          <w:tcPr>
            <w:tcW w:w="749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3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教育学（通识课）</w:t>
            </w:r>
          </w:p>
        </w:tc>
        <w:tc>
          <w:tcPr>
            <w:tcW w:w="57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4(1-9)</w:t>
            </w:r>
          </w:p>
        </w:tc>
        <w:tc>
          <w:tcPr>
            <w:tcW w:w="8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6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75C24">
        <w:trPr>
          <w:trHeight w:val="499"/>
        </w:trPr>
        <w:tc>
          <w:tcPr>
            <w:tcW w:w="749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3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动感瑜伽（通识课）</w:t>
            </w:r>
          </w:p>
        </w:tc>
        <w:tc>
          <w:tcPr>
            <w:tcW w:w="57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43" w:type="dxa"/>
            <w:gridSpan w:val="2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6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75C24">
        <w:trPr>
          <w:trHeight w:val="500"/>
        </w:trPr>
        <w:tc>
          <w:tcPr>
            <w:tcW w:w="749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3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Access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数据库及应用（通识课）</w:t>
            </w:r>
          </w:p>
        </w:tc>
        <w:tc>
          <w:tcPr>
            <w:tcW w:w="57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43" w:type="dxa"/>
            <w:gridSpan w:val="2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6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75C24">
        <w:trPr>
          <w:trHeight w:val="499"/>
        </w:trPr>
        <w:tc>
          <w:tcPr>
            <w:tcW w:w="749" w:type="dxa"/>
            <w:vMerge w:val="restart"/>
            <w:tcBorders>
              <w:top w:val="nil"/>
            </w:tcBorders>
            <w:vAlign w:val="center"/>
          </w:tcPr>
          <w:p w:rsidR="005D1D56" w:rsidRDefault="005D1D56" w:rsidP="005D1D56">
            <w:pPr>
              <w:ind w:left="31680" w:hangingChars="5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播音</w:t>
            </w:r>
            <w:r>
              <w:rPr>
                <w:rFonts w:ascii="宋体" w:eastAsia="宋体" w:hAnsi="宋体"/>
                <w:sz w:val="21"/>
                <w:szCs w:val="21"/>
              </w:rPr>
              <w:t>14</w:t>
            </w:r>
          </w:p>
          <w:p w:rsidR="005D1D56" w:rsidRPr="00CF6B6C" w:rsidRDefault="005D1D56" w:rsidP="000902DE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5" w:type="dxa"/>
            <w:vMerge w:val="restart"/>
            <w:tcBorders>
              <w:top w:val="nil"/>
            </w:tcBorders>
            <w:vAlign w:val="center"/>
          </w:tcPr>
          <w:p w:rsidR="005D1D56" w:rsidRPr="00CF6B6C" w:rsidRDefault="005D1D56" w:rsidP="000902DE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33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72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26" w:type="dxa"/>
            <w:vMerge w:val="restart"/>
            <w:vAlign w:val="center"/>
          </w:tcPr>
          <w:p w:rsidR="005D1D56" w:rsidRPr="003D5703" w:rsidRDefault="005D1D56" w:rsidP="000902DE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E804F5">
              <w:rPr>
                <w:rFonts w:hint="eastAsia"/>
                <w:sz w:val="18"/>
                <w:szCs w:val="18"/>
              </w:rPr>
              <w:t>级播音与主持艺术专业四年应修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50" w:type="dxa"/>
            <w:vMerge w:val="restart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D1D56" w:rsidRPr="00E804F5" w:rsidTr="00C75C24">
        <w:trPr>
          <w:trHeight w:val="499"/>
        </w:trPr>
        <w:tc>
          <w:tcPr>
            <w:tcW w:w="749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3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72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26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75C24">
        <w:trPr>
          <w:trHeight w:val="499"/>
        </w:trPr>
        <w:tc>
          <w:tcPr>
            <w:tcW w:w="749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3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72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26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75C24">
        <w:trPr>
          <w:trHeight w:val="499"/>
        </w:trPr>
        <w:tc>
          <w:tcPr>
            <w:tcW w:w="749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3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D20F8">
              <w:rPr>
                <w:rFonts w:ascii="宋体" w:eastAsia="宋体" w:hAnsi="宋体" w:hint="eastAsia"/>
                <w:sz w:val="21"/>
                <w:szCs w:val="21"/>
              </w:rPr>
              <w:t>文献检索与管理（通识课）</w:t>
            </w:r>
          </w:p>
        </w:tc>
        <w:tc>
          <w:tcPr>
            <w:tcW w:w="572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18</w:t>
            </w:r>
          </w:p>
        </w:tc>
        <w:tc>
          <w:tcPr>
            <w:tcW w:w="594" w:type="dxa"/>
            <w:gridSpan w:val="2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</w:t>
            </w:r>
          </w:p>
        </w:tc>
        <w:tc>
          <w:tcPr>
            <w:tcW w:w="1514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26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75C24">
        <w:trPr>
          <w:trHeight w:val="500"/>
        </w:trPr>
        <w:tc>
          <w:tcPr>
            <w:tcW w:w="749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3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572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94" w:type="dxa"/>
            <w:gridSpan w:val="2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14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26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75C24">
        <w:trPr>
          <w:trHeight w:val="499"/>
        </w:trPr>
        <w:tc>
          <w:tcPr>
            <w:tcW w:w="749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3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72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94" w:type="dxa"/>
            <w:gridSpan w:val="2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14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26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75C24">
        <w:trPr>
          <w:trHeight w:val="499"/>
        </w:trPr>
        <w:tc>
          <w:tcPr>
            <w:tcW w:w="749" w:type="dxa"/>
            <w:vMerge w:val="restart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播音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</w:p>
          <w:p w:rsidR="005D1D56" w:rsidRPr="003D2DFA" w:rsidRDefault="005D1D56" w:rsidP="000902DE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5" w:type="dxa"/>
            <w:vMerge w:val="restart"/>
            <w:vAlign w:val="center"/>
          </w:tcPr>
          <w:p w:rsidR="005D1D56" w:rsidRPr="003D2DFA" w:rsidRDefault="005D1D56" w:rsidP="000902DE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336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572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94" w:type="dxa"/>
            <w:gridSpan w:val="2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14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26" w:type="dxa"/>
            <w:vMerge w:val="restart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15</w:t>
            </w:r>
            <w:r w:rsidRPr="00E804F5">
              <w:rPr>
                <w:rFonts w:hint="eastAsia"/>
                <w:sz w:val="18"/>
                <w:szCs w:val="18"/>
              </w:rPr>
              <w:t>级播音与主持艺术专业四年应修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50" w:type="dxa"/>
            <w:vMerge w:val="restart"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75C24">
        <w:trPr>
          <w:trHeight w:val="499"/>
        </w:trPr>
        <w:tc>
          <w:tcPr>
            <w:tcW w:w="749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36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奥林匹克运动（通识课）</w:t>
            </w:r>
          </w:p>
        </w:tc>
        <w:tc>
          <w:tcPr>
            <w:tcW w:w="572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94" w:type="dxa"/>
            <w:gridSpan w:val="2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14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26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75C24">
        <w:trPr>
          <w:trHeight w:val="499"/>
        </w:trPr>
        <w:tc>
          <w:tcPr>
            <w:tcW w:w="749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36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572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94" w:type="dxa"/>
            <w:gridSpan w:val="2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14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26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C75C24">
        <w:trPr>
          <w:trHeight w:val="500"/>
        </w:trPr>
        <w:tc>
          <w:tcPr>
            <w:tcW w:w="749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36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572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94" w:type="dxa"/>
            <w:gridSpan w:val="2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14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26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</w:tbl>
    <w:p w:rsidR="005D1D56" w:rsidRDefault="005D1D56" w:rsidP="00264B6B">
      <w:pPr>
        <w:rPr>
          <w:sz w:val="28"/>
          <w:szCs w:val="28"/>
        </w:rPr>
      </w:pPr>
    </w:p>
    <w:p w:rsidR="005D1D56" w:rsidRDefault="005D1D56" w:rsidP="00264B6B">
      <w:pPr>
        <w:rPr>
          <w:sz w:val="28"/>
          <w:szCs w:val="28"/>
        </w:rPr>
      </w:pPr>
    </w:p>
    <w:p w:rsidR="005D1D56" w:rsidRPr="001521DE" w:rsidRDefault="005D1D56" w:rsidP="00264B6B">
      <w:pPr>
        <w:rPr>
          <w:sz w:val="21"/>
          <w:szCs w:val="21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学期开设选修课任务表（表十四）</w:t>
      </w:r>
    </w:p>
    <w:tbl>
      <w:tblPr>
        <w:tblW w:w="1028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7"/>
        <w:gridCol w:w="574"/>
        <w:gridCol w:w="3379"/>
        <w:gridCol w:w="581"/>
        <w:gridCol w:w="574"/>
        <w:gridCol w:w="1552"/>
        <w:gridCol w:w="991"/>
        <w:gridCol w:w="1110"/>
        <w:gridCol w:w="765"/>
      </w:tblGrid>
      <w:tr w:rsidR="005D1D56" w:rsidRPr="00E804F5" w:rsidTr="00B618C1">
        <w:trPr>
          <w:trHeight w:val="852"/>
        </w:trPr>
        <w:tc>
          <w:tcPr>
            <w:tcW w:w="757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379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581" w:type="dxa"/>
            <w:vAlign w:val="center"/>
          </w:tcPr>
          <w:p w:rsidR="005D1D56" w:rsidRPr="00E804F5" w:rsidRDefault="005D1D56" w:rsidP="005D1D56">
            <w:pPr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552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991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110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765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5D1D56" w:rsidRPr="00E804F5" w:rsidTr="00B618C1">
        <w:trPr>
          <w:trHeight w:val="1282"/>
        </w:trPr>
        <w:tc>
          <w:tcPr>
            <w:tcW w:w="757" w:type="dxa"/>
            <w:vAlign w:val="center"/>
          </w:tcPr>
          <w:p w:rsidR="005D1D56" w:rsidRPr="005C5FBF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C5FBF">
              <w:rPr>
                <w:rFonts w:ascii="宋体" w:eastAsia="宋体" w:hAnsi="宋体" w:hint="eastAsia"/>
                <w:sz w:val="21"/>
                <w:szCs w:val="21"/>
              </w:rPr>
              <w:t>英语</w:t>
            </w:r>
            <w:r w:rsidRPr="005C5FBF">
              <w:rPr>
                <w:rFonts w:ascii="宋体" w:eastAsia="宋体" w:hAnsi="宋体"/>
                <w:sz w:val="21"/>
                <w:szCs w:val="21"/>
              </w:rPr>
              <w:t>12</w:t>
            </w:r>
          </w:p>
        </w:tc>
        <w:tc>
          <w:tcPr>
            <w:tcW w:w="574" w:type="dxa"/>
            <w:vAlign w:val="center"/>
          </w:tcPr>
          <w:p w:rsidR="005D1D56" w:rsidRPr="005C5FBF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八</w:t>
            </w:r>
          </w:p>
        </w:tc>
        <w:tc>
          <w:tcPr>
            <w:tcW w:w="337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英美影视作品欣赏</w:t>
            </w:r>
          </w:p>
        </w:tc>
        <w:tc>
          <w:tcPr>
            <w:tcW w:w="58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</w:t>
            </w:r>
            <w:r w:rsidRPr="00E804F5">
              <w:rPr>
                <w:sz w:val="21"/>
                <w:szCs w:val="21"/>
              </w:rPr>
              <w:t>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级英语专业四年应修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B618C1">
        <w:trPr>
          <w:trHeight w:val="478"/>
        </w:trPr>
        <w:tc>
          <w:tcPr>
            <w:tcW w:w="757" w:type="dxa"/>
            <w:vMerge w:val="restart"/>
            <w:vAlign w:val="center"/>
          </w:tcPr>
          <w:p w:rsidR="005D1D56" w:rsidRPr="005C5FBF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C5FBF">
              <w:rPr>
                <w:rFonts w:ascii="宋体" w:eastAsia="宋体" w:hAnsi="宋体" w:hint="eastAsia"/>
                <w:sz w:val="21"/>
                <w:szCs w:val="21"/>
              </w:rPr>
              <w:t>英语</w:t>
            </w:r>
            <w:r w:rsidRPr="005C5FBF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74" w:type="dxa"/>
            <w:vMerge w:val="restart"/>
            <w:vAlign w:val="center"/>
          </w:tcPr>
          <w:p w:rsidR="005D1D56" w:rsidRPr="005C5FBF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379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体育专业英语（限选课）</w:t>
            </w:r>
          </w:p>
        </w:tc>
        <w:tc>
          <w:tcPr>
            <w:tcW w:w="58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0" w:type="dxa"/>
            <w:vMerge w:val="restart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级英语专业四年应修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5" w:type="dxa"/>
            <w:vMerge w:val="restart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B618C1">
        <w:trPr>
          <w:trHeight w:val="478"/>
        </w:trPr>
        <w:tc>
          <w:tcPr>
            <w:tcW w:w="757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79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英语词汇学</w:t>
            </w:r>
          </w:p>
        </w:tc>
        <w:tc>
          <w:tcPr>
            <w:tcW w:w="58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0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B618C1">
        <w:trPr>
          <w:trHeight w:val="478"/>
        </w:trPr>
        <w:tc>
          <w:tcPr>
            <w:tcW w:w="757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79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高级英语听说</w:t>
            </w:r>
          </w:p>
        </w:tc>
        <w:tc>
          <w:tcPr>
            <w:tcW w:w="58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0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B618C1">
        <w:trPr>
          <w:trHeight w:val="478"/>
        </w:trPr>
        <w:tc>
          <w:tcPr>
            <w:tcW w:w="757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7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体育科技英语阅读</w:t>
            </w:r>
          </w:p>
        </w:tc>
        <w:tc>
          <w:tcPr>
            <w:tcW w:w="58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0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B618C1">
        <w:trPr>
          <w:trHeight w:val="478"/>
        </w:trPr>
        <w:tc>
          <w:tcPr>
            <w:tcW w:w="757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7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第二外语（限选课）</w:t>
            </w:r>
          </w:p>
        </w:tc>
        <w:tc>
          <w:tcPr>
            <w:tcW w:w="58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0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B618C1">
        <w:trPr>
          <w:trHeight w:val="478"/>
        </w:trPr>
        <w:tc>
          <w:tcPr>
            <w:tcW w:w="757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7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奥林匹克运动</w:t>
            </w:r>
          </w:p>
        </w:tc>
        <w:tc>
          <w:tcPr>
            <w:tcW w:w="58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0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B618C1">
        <w:trPr>
          <w:trHeight w:val="478"/>
        </w:trPr>
        <w:tc>
          <w:tcPr>
            <w:tcW w:w="757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7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西方文学理论与批评</w:t>
            </w:r>
          </w:p>
        </w:tc>
        <w:tc>
          <w:tcPr>
            <w:tcW w:w="58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0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B618C1">
        <w:trPr>
          <w:trHeight w:val="478"/>
        </w:trPr>
        <w:tc>
          <w:tcPr>
            <w:tcW w:w="757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7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西方文化概论（限选课）</w:t>
            </w:r>
          </w:p>
        </w:tc>
        <w:tc>
          <w:tcPr>
            <w:tcW w:w="58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0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B618C1">
        <w:trPr>
          <w:trHeight w:val="478"/>
        </w:trPr>
        <w:tc>
          <w:tcPr>
            <w:tcW w:w="757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7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申论写作（通识课）</w:t>
            </w:r>
          </w:p>
        </w:tc>
        <w:tc>
          <w:tcPr>
            <w:tcW w:w="58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0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B618C1">
        <w:trPr>
          <w:trHeight w:val="478"/>
        </w:trPr>
        <w:tc>
          <w:tcPr>
            <w:tcW w:w="757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7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大学生就业指导（通识课）</w:t>
            </w:r>
          </w:p>
        </w:tc>
        <w:tc>
          <w:tcPr>
            <w:tcW w:w="58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5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0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B618C1">
        <w:trPr>
          <w:trHeight w:val="478"/>
        </w:trPr>
        <w:tc>
          <w:tcPr>
            <w:tcW w:w="757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7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教育学（通识课）</w:t>
            </w:r>
          </w:p>
        </w:tc>
        <w:tc>
          <w:tcPr>
            <w:tcW w:w="58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4(1-9)</w:t>
            </w:r>
          </w:p>
        </w:tc>
        <w:tc>
          <w:tcPr>
            <w:tcW w:w="99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0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B618C1">
        <w:trPr>
          <w:trHeight w:val="478"/>
        </w:trPr>
        <w:tc>
          <w:tcPr>
            <w:tcW w:w="757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7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动感瑜伽（通识课）</w:t>
            </w:r>
          </w:p>
        </w:tc>
        <w:tc>
          <w:tcPr>
            <w:tcW w:w="58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5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0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B618C1">
        <w:trPr>
          <w:trHeight w:val="478"/>
        </w:trPr>
        <w:tc>
          <w:tcPr>
            <w:tcW w:w="757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7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Access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数据库及应用（通识课）</w:t>
            </w:r>
          </w:p>
        </w:tc>
        <w:tc>
          <w:tcPr>
            <w:tcW w:w="58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5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0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B618C1">
        <w:trPr>
          <w:trHeight w:val="478"/>
        </w:trPr>
        <w:tc>
          <w:tcPr>
            <w:tcW w:w="757" w:type="dxa"/>
            <w:vMerge w:val="restart"/>
            <w:tcBorders>
              <w:top w:val="nil"/>
            </w:tcBorders>
            <w:vAlign w:val="center"/>
          </w:tcPr>
          <w:p w:rsidR="005D1D56" w:rsidRDefault="005D1D56" w:rsidP="000902DE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5D1D56" w:rsidRDefault="005D1D56" w:rsidP="005D1D56">
            <w:pPr>
              <w:ind w:left="31680" w:hangingChars="5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英语</w:t>
            </w:r>
            <w:r>
              <w:rPr>
                <w:rFonts w:ascii="宋体" w:eastAsia="宋体" w:hAnsi="宋体"/>
                <w:sz w:val="21"/>
                <w:szCs w:val="21"/>
              </w:rPr>
              <w:t>14</w:t>
            </w:r>
          </w:p>
          <w:p w:rsidR="005D1D56" w:rsidRPr="00CF6B6C" w:rsidRDefault="005D1D56" w:rsidP="000902DE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4" w:type="dxa"/>
            <w:vMerge w:val="restart"/>
            <w:tcBorders>
              <w:top w:val="nil"/>
            </w:tcBorders>
            <w:vAlign w:val="center"/>
          </w:tcPr>
          <w:p w:rsidR="005D1D56" w:rsidRPr="00CF6B6C" w:rsidRDefault="005D1D56" w:rsidP="000902DE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379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81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10" w:type="dxa"/>
            <w:vMerge w:val="restart"/>
            <w:vAlign w:val="center"/>
          </w:tcPr>
          <w:p w:rsidR="005D1D56" w:rsidRPr="003D5703" w:rsidRDefault="005D1D56" w:rsidP="000902DE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E804F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E804F5">
              <w:rPr>
                <w:rFonts w:hint="eastAsia"/>
                <w:sz w:val="18"/>
                <w:szCs w:val="18"/>
              </w:rPr>
              <w:t>级英语专业四年应修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5" w:type="dxa"/>
            <w:vMerge w:val="restart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D1D56" w:rsidRPr="00E804F5" w:rsidTr="00B618C1">
        <w:trPr>
          <w:trHeight w:val="478"/>
        </w:trPr>
        <w:tc>
          <w:tcPr>
            <w:tcW w:w="757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79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81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10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B618C1">
        <w:trPr>
          <w:trHeight w:val="478"/>
        </w:trPr>
        <w:tc>
          <w:tcPr>
            <w:tcW w:w="757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79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81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10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B618C1">
        <w:trPr>
          <w:trHeight w:val="478"/>
        </w:trPr>
        <w:tc>
          <w:tcPr>
            <w:tcW w:w="757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79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D20F8">
              <w:rPr>
                <w:rFonts w:ascii="宋体" w:eastAsia="宋体" w:hAnsi="宋体" w:hint="eastAsia"/>
                <w:sz w:val="21"/>
                <w:szCs w:val="21"/>
              </w:rPr>
              <w:t>文献检索与管理（通识课）</w:t>
            </w:r>
          </w:p>
        </w:tc>
        <w:tc>
          <w:tcPr>
            <w:tcW w:w="581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18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</w:t>
            </w:r>
          </w:p>
        </w:tc>
        <w:tc>
          <w:tcPr>
            <w:tcW w:w="1552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10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B618C1">
        <w:trPr>
          <w:trHeight w:val="478"/>
        </w:trPr>
        <w:tc>
          <w:tcPr>
            <w:tcW w:w="757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79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581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10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B618C1">
        <w:trPr>
          <w:trHeight w:val="478"/>
        </w:trPr>
        <w:tc>
          <w:tcPr>
            <w:tcW w:w="757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79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81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10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B618C1">
        <w:trPr>
          <w:trHeight w:val="478"/>
        </w:trPr>
        <w:tc>
          <w:tcPr>
            <w:tcW w:w="757" w:type="dxa"/>
            <w:vMerge w:val="restart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5D1D56" w:rsidRDefault="005D1D56" w:rsidP="000902DE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英语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</w:p>
          <w:p w:rsidR="005D1D56" w:rsidRPr="003D2DFA" w:rsidRDefault="005D1D56" w:rsidP="000902DE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4" w:type="dxa"/>
            <w:vMerge w:val="restart"/>
            <w:vAlign w:val="center"/>
          </w:tcPr>
          <w:p w:rsidR="005D1D56" w:rsidRPr="003D2DFA" w:rsidRDefault="005D1D56" w:rsidP="000902DE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379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581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10" w:type="dxa"/>
            <w:vMerge w:val="restart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E804F5">
              <w:rPr>
                <w:rFonts w:hint="eastAsia"/>
                <w:sz w:val="18"/>
                <w:szCs w:val="18"/>
              </w:rPr>
              <w:t>级英语专业四年应修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5" w:type="dxa"/>
            <w:vMerge w:val="restart"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B618C1">
        <w:trPr>
          <w:trHeight w:val="478"/>
        </w:trPr>
        <w:tc>
          <w:tcPr>
            <w:tcW w:w="757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79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奥林匹克运动（通识课）</w:t>
            </w:r>
          </w:p>
        </w:tc>
        <w:tc>
          <w:tcPr>
            <w:tcW w:w="581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4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52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10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B618C1">
        <w:trPr>
          <w:trHeight w:val="478"/>
        </w:trPr>
        <w:tc>
          <w:tcPr>
            <w:tcW w:w="757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79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581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10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B618C1">
        <w:trPr>
          <w:trHeight w:val="478"/>
        </w:trPr>
        <w:tc>
          <w:tcPr>
            <w:tcW w:w="757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79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581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5D1D56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10" w:type="dxa"/>
            <w:vMerge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5D1D56" w:rsidRPr="00E804F5" w:rsidRDefault="005D1D56" w:rsidP="000902DE">
            <w:pPr>
              <w:jc w:val="center"/>
              <w:rPr>
                <w:sz w:val="21"/>
                <w:szCs w:val="21"/>
              </w:rPr>
            </w:pPr>
          </w:p>
        </w:tc>
      </w:tr>
    </w:tbl>
    <w:p w:rsidR="005D1D56" w:rsidRDefault="005D1D56" w:rsidP="00072A9D">
      <w:pPr>
        <w:rPr>
          <w:sz w:val="28"/>
          <w:szCs w:val="28"/>
        </w:rPr>
      </w:pPr>
    </w:p>
    <w:p w:rsidR="005D1D56" w:rsidRDefault="005D1D56" w:rsidP="00072A9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学期开设选修课任务表（表十五）</w:t>
      </w:r>
    </w:p>
    <w:tbl>
      <w:tblPr>
        <w:tblW w:w="1024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2"/>
        <w:gridCol w:w="569"/>
        <w:gridCol w:w="3384"/>
        <w:gridCol w:w="695"/>
        <w:gridCol w:w="540"/>
        <w:gridCol w:w="1446"/>
        <w:gridCol w:w="951"/>
        <w:gridCol w:w="1144"/>
        <w:gridCol w:w="762"/>
      </w:tblGrid>
      <w:tr w:rsidR="005D1D56" w:rsidRPr="00E804F5" w:rsidTr="004532A9">
        <w:trPr>
          <w:trHeight w:val="457"/>
        </w:trPr>
        <w:tc>
          <w:tcPr>
            <w:tcW w:w="752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69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384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695" w:type="dxa"/>
            <w:vAlign w:val="center"/>
          </w:tcPr>
          <w:p w:rsidR="005D1D56" w:rsidRPr="00E804F5" w:rsidRDefault="005D1D56" w:rsidP="005D1D56">
            <w:pPr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40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446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951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144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762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5D1D56" w:rsidRPr="00E804F5" w:rsidTr="004532A9">
        <w:trPr>
          <w:trHeight w:val="823"/>
        </w:trPr>
        <w:tc>
          <w:tcPr>
            <w:tcW w:w="752" w:type="dxa"/>
            <w:vMerge w:val="restart"/>
            <w:vAlign w:val="center"/>
          </w:tcPr>
          <w:p w:rsidR="005D1D56" w:rsidRPr="000902DE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902DE">
              <w:rPr>
                <w:rFonts w:ascii="宋体" w:eastAsia="宋体" w:hAnsi="宋体" w:hint="eastAsia"/>
                <w:sz w:val="21"/>
                <w:szCs w:val="21"/>
              </w:rPr>
              <w:t>表演</w:t>
            </w:r>
            <w:r w:rsidRPr="000902DE">
              <w:rPr>
                <w:rFonts w:ascii="宋体" w:eastAsia="宋体" w:hAnsi="宋体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2</w:t>
            </w:r>
          </w:p>
        </w:tc>
        <w:tc>
          <w:tcPr>
            <w:tcW w:w="569" w:type="dxa"/>
            <w:vMerge w:val="restart"/>
            <w:vAlign w:val="center"/>
          </w:tcPr>
          <w:p w:rsidR="005D1D56" w:rsidRPr="000902DE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八</w:t>
            </w:r>
          </w:p>
        </w:tc>
        <w:tc>
          <w:tcPr>
            <w:tcW w:w="338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游泳</w:t>
            </w:r>
          </w:p>
        </w:tc>
        <w:tc>
          <w:tcPr>
            <w:tcW w:w="6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4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4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1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级表演专业四年应修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2" w:type="dxa"/>
            <w:vMerge w:val="restart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4532A9">
        <w:trPr>
          <w:trHeight w:val="781"/>
        </w:trPr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8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体育艺术表演作品赏析</w:t>
            </w:r>
          </w:p>
        </w:tc>
        <w:tc>
          <w:tcPr>
            <w:tcW w:w="6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40" w:type="dxa"/>
            <w:vAlign w:val="center"/>
          </w:tcPr>
          <w:p w:rsidR="005D1D56" w:rsidRPr="00E804F5" w:rsidRDefault="005D1D56" w:rsidP="000902DE">
            <w:pPr>
              <w:adjustRightInd w:val="0"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1</w:t>
            </w:r>
          </w:p>
        </w:tc>
        <w:tc>
          <w:tcPr>
            <w:tcW w:w="144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1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4532A9">
        <w:trPr>
          <w:trHeight w:val="480"/>
        </w:trPr>
        <w:tc>
          <w:tcPr>
            <w:tcW w:w="752" w:type="dxa"/>
            <w:vMerge w:val="restart"/>
            <w:vAlign w:val="center"/>
          </w:tcPr>
          <w:p w:rsidR="005D1D56" w:rsidRPr="000902DE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902DE">
              <w:rPr>
                <w:rFonts w:ascii="宋体" w:eastAsia="宋体" w:hAnsi="宋体" w:hint="eastAsia"/>
                <w:sz w:val="21"/>
                <w:szCs w:val="21"/>
              </w:rPr>
              <w:t>表演</w:t>
            </w:r>
            <w:r w:rsidRPr="000902DE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69" w:type="dxa"/>
            <w:vMerge w:val="restart"/>
            <w:vAlign w:val="center"/>
          </w:tcPr>
          <w:p w:rsidR="005D1D56" w:rsidRPr="000902DE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902DE"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38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太极拳</w:t>
            </w:r>
          </w:p>
        </w:tc>
        <w:tc>
          <w:tcPr>
            <w:tcW w:w="6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4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4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1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5D1D56" w:rsidRDefault="005D1D56" w:rsidP="00E804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级表演专业四年应修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  <w:p w:rsidR="005D1D56" w:rsidRPr="00E804F5" w:rsidRDefault="005D1D56" w:rsidP="00486557">
            <w:pPr>
              <w:rPr>
                <w:sz w:val="21"/>
                <w:szCs w:val="21"/>
              </w:rPr>
            </w:pPr>
          </w:p>
        </w:tc>
        <w:tc>
          <w:tcPr>
            <w:tcW w:w="762" w:type="dxa"/>
            <w:vMerge w:val="restart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4532A9">
        <w:trPr>
          <w:trHeight w:val="480"/>
        </w:trPr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8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民族民间舞（限选课）</w:t>
            </w:r>
          </w:p>
        </w:tc>
        <w:tc>
          <w:tcPr>
            <w:tcW w:w="6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4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4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1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4532A9">
        <w:trPr>
          <w:trHeight w:val="480"/>
        </w:trPr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8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爵士舞</w:t>
            </w:r>
          </w:p>
        </w:tc>
        <w:tc>
          <w:tcPr>
            <w:tcW w:w="6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4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4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1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4532A9">
        <w:trPr>
          <w:trHeight w:val="480"/>
        </w:trPr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8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舞台设计（限选课）</w:t>
            </w:r>
          </w:p>
        </w:tc>
        <w:tc>
          <w:tcPr>
            <w:tcW w:w="6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4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4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1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4532A9">
        <w:trPr>
          <w:trHeight w:val="480"/>
        </w:trPr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8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排舞（限选课）</w:t>
            </w:r>
          </w:p>
        </w:tc>
        <w:tc>
          <w:tcPr>
            <w:tcW w:w="6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4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4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1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4532A9">
        <w:trPr>
          <w:trHeight w:val="480"/>
        </w:trPr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8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现代舞</w:t>
            </w:r>
          </w:p>
        </w:tc>
        <w:tc>
          <w:tcPr>
            <w:tcW w:w="6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4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4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1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4532A9">
        <w:trPr>
          <w:trHeight w:val="480"/>
        </w:trPr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8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古典武艺</w:t>
            </w:r>
          </w:p>
        </w:tc>
        <w:tc>
          <w:tcPr>
            <w:tcW w:w="6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4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4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1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4532A9">
        <w:trPr>
          <w:trHeight w:val="480"/>
        </w:trPr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8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体育保健学</w:t>
            </w:r>
          </w:p>
        </w:tc>
        <w:tc>
          <w:tcPr>
            <w:tcW w:w="6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4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4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1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4532A9">
        <w:trPr>
          <w:trHeight w:val="480"/>
        </w:trPr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8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运动营养学</w:t>
            </w:r>
          </w:p>
        </w:tc>
        <w:tc>
          <w:tcPr>
            <w:tcW w:w="6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4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4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1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4532A9">
        <w:trPr>
          <w:trHeight w:val="480"/>
        </w:trPr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8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申论写作（通识课）</w:t>
            </w:r>
          </w:p>
        </w:tc>
        <w:tc>
          <w:tcPr>
            <w:tcW w:w="6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4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4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1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4532A9">
        <w:trPr>
          <w:trHeight w:val="480"/>
        </w:trPr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8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大学生就业指导（通识课）</w:t>
            </w:r>
          </w:p>
        </w:tc>
        <w:tc>
          <w:tcPr>
            <w:tcW w:w="6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4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4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1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4532A9">
        <w:trPr>
          <w:trHeight w:val="480"/>
        </w:trPr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8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教育学（通识课）</w:t>
            </w:r>
          </w:p>
        </w:tc>
        <w:tc>
          <w:tcPr>
            <w:tcW w:w="6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4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4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4(1-9)</w:t>
            </w:r>
          </w:p>
        </w:tc>
        <w:tc>
          <w:tcPr>
            <w:tcW w:w="951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4532A9">
        <w:trPr>
          <w:trHeight w:val="480"/>
        </w:trPr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8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动感瑜伽（通识课）</w:t>
            </w:r>
          </w:p>
        </w:tc>
        <w:tc>
          <w:tcPr>
            <w:tcW w:w="6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4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4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1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4532A9">
        <w:trPr>
          <w:trHeight w:val="480"/>
        </w:trPr>
        <w:tc>
          <w:tcPr>
            <w:tcW w:w="75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84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Access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数据库及应用（通识课）</w:t>
            </w:r>
          </w:p>
        </w:tc>
        <w:tc>
          <w:tcPr>
            <w:tcW w:w="69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40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4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1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4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2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4532A9">
        <w:trPr>
          <w:trHeight w:val="480"/>
        </w:trPr>
        <w:tc>
          <w:tcPr>
            <w:tcW w:w="752" w:type="dxa"/>
            <w:vMerge w:val="restart"/>
            <w:tcBorders>
              <w:top w:val="nil"/>
            </w:tcBorders>
            <w:vAlign w:val="center"/>
          </w:tcPr>
          <w:p w:rsidR="005D1D56" w:rsidRDefault="005D1D56" w:rsidP="003029C7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5D1D56" w:rsidRDefault="005D1D56" w:rsidP="005D1D56">
            <w:pPr>
              <w:ind w:left="31680" w:hangingChars="5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表演</w:t>
            </w:r>
            <w:r>
              <w:rPr>
                <w:rFonts w:ascii="宋体" w:eastAsia="宋体" w:hAnsi="宋体"/>
                <w:sz w:val="21"/>
                <w:szCs w:val="21"/>
              </w:rPr>
              <w:t>14</w:t>
            </w:r>
          </w:p>
          <w:p w:rsidR="005D1D56" w:rsidRPr="00CF6B6C" w:rsidRDefault="005D1D56" w:rsidP="003029C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9" w:type="dxa"/>
            <w:vMerge w:val="restart"/>
            <w:tcBorders>
              <w:top w:val="nil"/>
            </w:tcBorders>
            <w:vAlign w:val="center"/>
          </w:tcPr>
          <w:p w:rsidR="005D1D56" w:rsidRPr="00CF6B6C" w:rsidRDefault="005D1D56" w:rsidP="003029C7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384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695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40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46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1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5D1D56" w:rsidRPr="003D5703" w:rsidRDefault="005D1D56" w:rsidP="003029C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E804F5">
              <w:rPr>
                <w:rFonts w:hint="eastAsia"/>
                <w:sz w:val="18"/>
                <w:szCs w:val="18"/>
              </w:rPr>
              <w:t>级表演专业四年应修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2" w:type="dxa"/>
            <w:vMerge w:val="restart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D1D56" w:rsidRPr="00E804F5" w:rsidTr="004532A9">
        <w:trPr>
          <w:trHeight w:val="480"/>
        </w:trPr>
        <w:tc>
          <w:tcPr>
            <w:tcW w:w="752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84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695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40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46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1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4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2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4532A9">
        <w:trPr>
          <w:trHeight w:val="480"/>
        </w:trPr>
        <w:tc>
          <w:tcPr>
            <w:tcW w:w="752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84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695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40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46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1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4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2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4532A9">
        <w:trPr>
          <w:trHeight w:val="480"/>
        </w:trPr>
        <w:tc>
          <w:tcPr>
            <w:tcW w:w="752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84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D20F8">
              <w:rPr>
                <w:rFonts w:ascii="宋体" w:eastAsia="宋体" w:hAnsi="宋体" w:hint="eastAsia"/>
                <w:sz w:val="21"/>
                <w:szCs w:val="21"/>
              </w:rPr>
              <w:t>文献检索与管理（通识课）</w:t>
            </w:r>
          </w:p>
        </w:tc>
        <w:tc>
          <w:tcPr>
            <w:tcW w:w="695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18</w:t>
            </w:r>
          </w:p>
        </w:tc>
        <w:tc>
          <w:tcPr>
            <w:tcW w:w="540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</w:t>
            </w:r>
          </w:p>
        </w:tc>
        <w:tc>
          <w:tcPr>
            <w:tcW w:w="1446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1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4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2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4532A9">
        <w:trPr>
          <w:trHeight w:val="480"/>
        </w:trPr>
        <w:tc>
          <w:tcPr>
            <w:tcW w:w="752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84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695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40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46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1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4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2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4532A9">
        <w:trPr>
          <w:trHeight w:val="480"/>
        </w:trPr>
        <w:tc>
          <w:tcPr>
            <w:tcW w:w="752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84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695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40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46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1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4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2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4532A9">
        <w:trPr>
          <w:trHeight w:val="480"/>
        </w:trPr>
        <w:tc>
          <w:tcPr>
            <w:tcW w:w="752" w:type="dxa"/>
            <w:vMerge w:val="restart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5D1D56" w:rsidRDefault="005D1D56" w:rsidP="003029C7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表演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</w:p>
          <w:p w:rsidR="005D1D56" w:rsidRPr="003D2DFA" w:rsidRDefault="005D1D56" w:rsidP="003029C7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9" w:type="dxa"/>
            <w:vMerge w:val="restart"/>
            <w:vAlign w:val="center"/>
          </w:tcPr>
          <w:p w:rsidR="005D1D56" w:rsidRPr="003D2DFA" w:rsidRDefault="005D1D56" w:rsidP="003029C7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384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695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40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46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1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15</w:t>
            </w:r>
            <w:r w:rsidRPr="00E804F5">
              <w:rPr>
                <w:rFonts w:hint="eastAsia"/>
                <w:sz w:val="18"/>
                <w:szCs w:val="18"/>
              </w:rPr>
              <w:t>级表演专业四年应修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2" w:type="dxa"/>
            <w:vMerge w:val="restart"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4532A9">
        <w:trPr>
          <w:trHeight w:val="480"/>
        </w:trPr>
        <w:tc>
          <w:tcPr>
            <w:tcW w:w="752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84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奥林匹克运动（通识课）</w:t>
            </w:r>
          </w:p>
        </w:tc>
        <w:tc>
          <w:tcPr>
            <w:tcW w:w="695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40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46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1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4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2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4532A9">
        <w:trPr>
          <w:trHeight w:val="480"/>
        </w:trPr>
        <w:tc>
          <w:tcPr>
            <w:tcW w:w="752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84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695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40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46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1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4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2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4532A9">
        <w:trPr>
          <w:trHeight w:val="480"/>
        </w:trPr>
        <w:tc>
          <w:tcPr>
            <w:tcW w:w="752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84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695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40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46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1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4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2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</w:tbl>
    <w:p w:rsidR="005D1D56" w:rsidRDefault="005D1D56" w:rsidP="001357C6">
      <w:pPr>
        <w:rPr>
          <w:sz w:val="28"/>
          <w:szCs w:val="28"/>
        </w:rPr>
      </w:pPr>
    </w:p>
    <w:p w:rsidR="005D1D56" w:rsidRDefault="005D1D56" w:rsidP="001357C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学期开设选修课任务表（表十六）</w:t>
      </w:r>
    </w:p>
    <w:tbl>
      <w:tblPr>
        <w:tblW w:w="1027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8"/>
        <w:gridCol w:w="566"/>
        <w:gridCol w:w="3492"/>
        <w:gridCol w:w="508"/>
        <w:gridCol w:w="576"/>
        <w:gridCol w:w="1597"/>
        <w:gridCol w:w="882"/>
        <w:gridCol w:w="1148"/>
        <w:gridCol w:w="761"/>
      </w:tblGrid>
      <w:tr w:rsidR="005D1D56" w:rsidRPr="00E804F5" w:rsidTr="00567FC3">
        <w:trPr>
          <w:trHeight w:val="414"/>
        </w:trPr>
        <w:tc>
          <w:tcPr>
            <w:tcW w:w="74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6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49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76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59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882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148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761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5D1D56" w:rsidRPr="00E804F5" w:rsidTr="00567FC3">
        <w:trPr>
          <w:trHeight w:val="543"/>
        </w:trPr>
        <w:tc>
          <w:tcPr>
            <w:tcW w:w="748" w:type="dxa"/>
            <w:vMerge w:val="restart"/>
            <w:vAlign w:val="center"/>
          </w:tcPr>
          <w:p w:rsidR="005D1D56" w:rsidRPr="00D003E9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D003E9">
              <w:rPr>
                <w:rFonts w:ascii="宋体" w:eastAsia="宋体" w:hAnsi="宋体" w:hint="eastAsia"/>
                <w:sz w:val="21"/>
                <w:szCs w:val="21"/>
              </w:rPr>
              <w:t>舞蹈</w:t>
            </w:r>
            <w:r w:rsidRPr="00D003E9">
              <w:rPr>
                <w:rFonts w:ascii="宋体" w:eastAsia="宋体" w:hAnsi="宋体"/>
                <w:sz w:val="21"/>
                <w:szCs w:val="21"/>
              </w:rPr>
              <w:t>12</w:t>
            </w:r>
          </w:p>
        </w:tc>
        <w:tc>
          <w:tcPr>
            <w:tcW w:w="566" w:type="dxa"/>
            <w:vMerge w:val="restart"/>
            <w:vAlign w:val="center"/>
          </w:tcPr>
          <w:p w:rsidR="005D1D56" w:rsidRPr="00D003E9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八</w:t>
            </w:r>
          </w:p>
        </w:tc>
        <w:tc>
          <w:tcPr>
            <w:tcW w:w="349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运动营养学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18</w:t>
            </w:r>
          </w:p>
        </w:tc>
        <w:tc>
          <w:tcPr>
            <w:tcW w:w="5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</w:t>
            </w:r>
          </w:p>
        </w:tc>
        <w:tc>
          <w:tcPr>
            <w:tcW w:w="159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</w:t>
            </w:r>
            <w:r w:rsidRPr="00E804F5">
              <w:rPr>
                <w:sz w:val="21"/>
                <w:szCs w:val="21"/>
              </w:rPr>
              <w:t>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8" w:type="dxa"/>
            <w:vMerge w:val="restart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级舞蹈专业四年应修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1" w:type="dxa"/>
            <w:vMerge w:val="restart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567FC3">
        <w:trPr>
          <w:trHeight w:val="543"/>
        </w:trPr>
        <w:tc>
          <w:tcPr>
            <w:tcW w:w="7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9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表演艺术管理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9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</w:t>
            </w:r>
            <w:r w:rsidRPr="00E804F5">
              <w:rPr>
                <w:sz w:val="21"/>
                <w:szCs w:val="21"/>
              </w:rPr>
              <w:t>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567FC3">
        <w:trPr>
          <w:trHeight w:val="543"/>
        </w:trPr>
        <w:tc>
          <w:tcPr>
            <w:tcW w:w="748" w:type="dxa"/>
            <w:vMerge w:val="restart"/>
            <w:vAlign w:val="center"/>
          </w:tcPr>
          <w:p w:rsidR="005D1D56" w:rsidRPr="00D003E9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D003E9">
              <w:rPr>
                <w:rFonts w:ascii="宋体" w:eastAsia="宋体" w:hAnsi="宋体" w:hint="eastAsia"/>
                <w:sz w:val="21"/>
                <w:szCs w:val="21"/>
              </w:rPr>
              <w:t>舞蹈</w:t>
            </w:r>
            <w:r w:rsidRPr="00D003E9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66" w:type="dxa"/>
            <w:vMerge w:val="restart"/>
            <w:vAlign w:val="center"/>
          </w:tcPr>
          <w:p w:rsidR="005D1D56" w:rsidRPr="00D003E9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49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爵士舞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8" w:type="dxa"/>
            <w:vMerge w:val="restart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级舞蹈专业四年应修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1" w:type="dxa"/>
            <w:vMerge w:val="restart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567FC3">
        <w:trPr>
          <w:trHeight w:val="543"/>
        </w:trPr>
        <w:tc>
          <w:tcPr>
            <w:tcW w:w="7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9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健美操（限选课）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567FC3">
        <w:trPr>
          <w:trHeight w:val="543"/>
        </w:trPr>
        <w:tc>
          <w:tcPr>
            <w:tcW w:w="7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9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啦啦操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567FC3">
        <w:trPr>
          <w:trHeight w:val="543"/>
        </w:trPr>
        <w:tc>
          <w:tcPr>
            <w:tcW w:w="7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9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排舞（限选课）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567FC3">
        <w:trPr>
          <w:trHeight w:val="543"/>
        </w:trPr>
        <w:tc>
          <w:tcPr>
            <w:tcW w:w="7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9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基本体操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567FC3">
        <w:trPr>
          <w:trHeight w:val="543"/>
        </w:trPr>
        <w:tc>
          <w:tcPr>
            <w:tcW w:w="7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9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团体操（限选课）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567FC3">
        <w:trPr>
          <w:trHeight w:val="543"/>
        </w:trPr>
        <w:tc>
          <w:tcPr>
            <w:tcW w:w="7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9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时装表演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9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567FC3">
        <w:trPr>
          <w:trHeight w:val="543"/>
        </w:trPr>
        <w:tc>
          <w:tcPr>
            <w:tcW w:w="7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9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游泳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567FC3">
        <w:trPr>
          <w:trHeight w:val="543"/>
        </w:trPr>
        <w:tc>
          <w:tcPr>
            <w:tcW w:w="7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9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申论写作（通识课）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567FC3">
        <w:trPr>
          <w:trHeight w:val="543"/>
        </w:trPr>
        <w:tc>
          <w:tcPr>
            <w:tcW w:w="7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9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大学生就业指导（通识课）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9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567FC3">
        <w:trPr>
          <w:trHeight w:val="543"/>
        </w:trPr>
        <w:tc>
          <w:tcPr>
            <w:tcW w:w="7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9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教育学（通识课）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4(1-9)</w:t>
            </w:r>
          </w:p>
        </w:tc>
        <w:tc>
          <w:tcPr>
            <w:tcW w:w="88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567FC3">
        <w:trPr>
          <w:trHeight w:val="543"/>
        </w:trPr>
        <w:tc>
          <w:tcPr>
            <w:tcW w:w="7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9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动感瑜伽（通识课）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9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567FC3">
        <w:trPr>
          <w:trHeight w:val="543"/>
        </w:trPr>
        <w:tc>
          <w:tcPr>
            <w:tcW w:w="748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9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Access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数据库及应用（通识课）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6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9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567FC3">
        <w:trPr>
          <w:trHeight w:val="543"/>
        </w:trPr>
        <w:tc>
          <w:tcPr>
            <w:tcW w:w="748" w:type="dxa"/>
            <w:vMerge w:val="restart"/>
            <w:tcBorders>
              <w:top w:val="nil"/>
            </w:tcBorders>
            <w:vAlign w:val="center"/>
          </w:tcPr>
          <w:p w:rsidR="005D1D56" w:rsidRDefault="005D1D56" w:rsidP="005D1D56">
            <w:pPr>
              <w:ind w:left="31680" w:hangingChars="5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舞蹈</w:t>
            </w:r>
            <w:r>
              <w:rPr>
                <w:rFonts w:ascii="宋体" w:eastAsia="宋体" w:hAnsi="宋体"/>
                <w:sz w:val="21"/>
                <w:szCs w:val="21"/>
              </w:rPr>
              <w:t>14</w:t>
            </w:r>
          </w:p>
          <w:p w:rsidR="005D1D56" w:rsidRPr="00CF6B6C" w:rsidRDefault="005D1D56" w:rsidP="003029C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6" w:type="dxa"/>
            <w:vMerge w:val="restart"/>
            <w:tcBorders>
              <w:top w:val="nil"/>
            </w:tcBorders>
            <w:vAlign w:val="center"/>
          </w:tcPr>
          <w:p w:rsidR="005D1D56" w:rsidRPr="00CF6B6C" w:rsidRDefault="005D1D56" w:rsidP="003029C7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492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 w:val="restart"/>
            <w:vAlign w:val="center"/>
          </w:tcPr>
          <w:p w:rsidR="005D1D56" w:rsidRPr="003D5703" w:rsidRDefault="005D1D56" w:rsidP="003029C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E804F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E804F5">
              <w:rPr>
                <w:rFonts w:hint="eastAsia"/>
                <w:sz w:val="18"/>
                <w:szCs w:val="18"/>
              </w:rPr>
              <w:t>级舞蹈专业四年应修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1" w:type="dxa"/>
            <w:vMerge w:val="restart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D1D56" w:rsidRPr="00E804F5" w:rsidTr="00567FC3">
        <w:trPr>
          <w:trHeight w:val="543"/>
        </w:trPr>
        <w:tc>
          <w:tcPr>
            <w:tcW w:w="748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92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567FC3">
        <w:trPr>
          <w:trHeight w:val="543"/>
        </w:trPr>
        <w:tc>
          <w:tcPr>
            <w:tcW w:w="748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92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567FC3">
        <w:trPr>
          <w:trHeight w:val="543"/>
        </w:trPr>
        <w:tc>
          <w:tcPr>
            <w:tcW w:w="748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92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D20F8">
              <w:rPr>
                <w:rFonts w:ascii="宋体" w:eastAsia="宋体" w:hAnsi="宋体" w:hint="eastAsia"/>
                <w:sz w:val="21"/>
                <w:szCs w:val="21"/>
              </w:rPr>
              <w:t>文献检索与管理（通识课）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18</w:t>
            </w:r>
          </w:p>
        </w:tc>
        <w:tc>
          <w:tcPr>
            <w:tcW w:w="576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</w:t>
            </w:r>
          </w:p>
        </w:tc>
        <w:tc>
          <w:tcPr>
            <w:tcW w:w="1597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567FC3">
        <w:trPr>
          <w:trHeight w:val="543"/>
        </w:trPr>
        <w:tc>
          <w:tcPr>
            <w:tcW w:w="748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92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567FC3">
        <w:trPr>
          <w:trHeight w:val="543"/>
        </w:trPr>
        <w:tc>
          <w:tcPr>
            <w:tcW w:w="748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92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567FC3">
        <w:trPr>
          <w:trHeight w:val="543"/>
        </w:trPr>
        <w:tc>
          <w:tcPr>
            <w:tcW w:w="748" w:type="dxa"/>
            <w:vMerge w:val="restart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舞蹈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</w:p>
          <w:p w:rsidR="005D1D56" w:rsidRPr="003D2DFA" w:rsidRDefault="005D1D56" w:rsidP="003029C7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5D1D56" w:rsidRPr="003D2DFA" w:rsidRDefault="005D1D56" w:rsidP="003029C7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492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508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 w:val="restart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E804F5">
              <w:rPr>
                <w:rFonts w:hint="eastAsia"/>
                <w:sz w:val="18"/>
                <w:szCs w:val="18"/>
              </w:rPr>
              <w:t>级舞蹈专业四年应修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1" w:type="dxa"/>
            <w:vMerge w:val="restart"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567FC3">
        <w:trPr>
          <w:trHeight w:val="543"/>
        </w:trPr>
        <w:tc>
          <w:tcPr>
            <w:tcW w:w="748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92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奥林匹克运动（通识课）</w:t>
            </w:r>
          </w:p>
        </w:tc>
        <w:tc>
          <w:tcPr>
            <w:tcW w:w="508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6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97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567FC3">
        <w:trPr>
          <w:trHeight w:val="543"/>
        </w:trPr>
        <w:tc>
          <w:tcPr>
            <w:tcW w:w="748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92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508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567FC3">
        <w:trPr>
          <w:trHeight w:val="543"/>
        </w:trPr>
        <w:tc>
          <w:tcPr>
            <w:tcW w:w="748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92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508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</w:tbl>
    <w:p w:rsidR="005D1D56" w:rsidRDefault="005D1D56" w:rsidP="003C6377">
      <w:pPr>
        <w:rPr>
          <w:sz w:val="28"/>
          <w:szCs w:val="28"/>
        </w:rPr>
      </w:pPr>
    </w:p>
    <w:p w:rsidR="005D1D56" w:rsidRDefault="005D1D56" w:rsidP="003C637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学期开设选修课任务表（表十七）</w:t>
      </w:r>
    </w:p>
    <w:tbl>
      <w:tblPr>
        <w:tblW w:w="1009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6"/>
        <w:gridCol w:w="506"/>
        <w:gridCol w:w="3419"/>
        <w:gridCol w:w="578"/>
        <w:gridCol w:w="508"/>
        <w:gridCol w:w="1579"/>
        <w:gridCol w:w="942"/>
        <w:gridCol w:w="1135"/>
        <w:gridCol w:w="669"/>
      </w:tblGrid>
      <w:tr w:rsidR="005D1D56" w:rsidRPr="00E804F5" w:rsidTr="00236D0B">
        <w:trPr>
          <w:trHeight w:val="286"/>
        </w:trPr>
        <w:tc>
          <w:tcPr>
            <w:tcW w:w="756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06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419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578" w:type="dxa"/>
            <w:vAlign w:val="center"/>
          </w:tcPr>
          <w:p w:rsidR="005D1D56" w:rsidRPr="00E804F5" w:rsidRDefault="005D1D56" w:rsidP="005D1D56">
            <w:pPr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579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942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135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669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5D1D56" w:rsidRPr="00E804F5" w:rsidTr="00236D0B">
        <w:trPr>
          <w:trHeight w:val="672"/>
        </w:trPr>
        <w:tc>
          <w:tcPr>
            <w:tcW w:w="756" w:type="dxa"/>
            <w:vMerge w:val="restart"/>
            <w:vAlign w:val="center"/>
          </w:tcPr>
          <w:p w:rsidR="005D1D56" w:rsidRPr="00C558A7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558A7">
              <w:rPr>
                <w:rFonts w:ascii="宋体" w:eastAsia="宋体" w:hAnsi="宋体" w:hint="eastAsia"/>
                <w:sz w:val="21"/>
                <w:szCs w:val="21"/>
              </w:rPr>
              <w:t>音乐</w:t>
            </w:r>
            <w:r w:rsidRPr="00C558A7">
              <w:rPr>
                <w:rFonts w:ascii="宋体" w:eastAsia="宋体" w:hAnsi="宋体"/>
                <w:sz w:val="21"/>
                <w:szCs w:val="21"/>
              </w:rPr>
              <w:t>12</w:t>
            </w:r>
          </w:p>
        </w:tc>
        <w:tc>
          <w:tcPr>
            <w:tcW w:w="506" w:type="dxa"/>
            <w:vMerge w:val="restart"/>
            <w:vAlign w:val="center"/>
          </w:tcPr>
          <w:p w:rsidR="005D1D56" w:rsidRPr="00C558A7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八</w:t>
            </w:r>
          </w:p>
        </w:tc>
        <w:tc>
          <w:tcPr>
            <w:tcW w:w="341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电影音乐欣赏</w:t>
            </w:r>
          </w:p>
        </w:tc>
        <w:tc>
          <w:tcPr>
            <w:tcW w:w="57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7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</w:t>
            </w:r>
            <w:r w:rsidRPr="00E804F5">
              <w:rPr>
                <w:sz w:val="21"/>
                <w:szCs w:val="21"/>
              </w:rPr>
              <w:t>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级音乐学专业四年应修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学分，通识课另应修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669" w:type="dxa"/>
            <w:vMerge w:val="restart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678"/>
        </w:trPr>
        <w:tc>
          <w:tcPr>
            <w:tcW w:w="756" w:type="dxa"/>
            <w:vMerge/>
            <w:vAlign w:val="center"/>
          </w:tcPr>
          <w:p w:rsidR="005D1D56" w:rsidRPr="00C558A7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06" w:type="dxa"/>
            <w:vMerge/>
            <w:vAlign w:val="center"/>
          </w:tcPr>
          <w:p w:rsidR="005D1D56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健身秧歌</w:t>
            </w:r>
          </w:p>
        </w:tc>
        <w:tc>
          <w:tcPr>
            <w:tcW w:w="57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7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</w:t>
            </w:r>
            <w:r w:rsidRPr="00E804F5">
              <w:rPr>
                <w:sz w:val="21"/>
                <w:szCs w:val="21"/>
              </w:rPr>
              <w:t>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2" w:type="dxa"/>
            <w:vAlign w:val="center"/>
          </w:tcPr>
          <w:p w:rsidR="005D1D56" w:rsidRDefault="005D1D56" w:rsidP="00C558A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5" w:type="dxa"/>
            <w:vMerge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66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525"/>
        </w:trPr>
        <w:tc>
          <w:tcPr>
            <w:tcW w:w="756" w:type="dxa"/>
            <w:vMerge w:val="restart"/>
            <w:vAlign w:val="center"/>
          </w:tcPr>
          <w:p w:rsidR="005D1D56" w:rsidRPr="00C558A7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558A7">
              <w:rPr>
                <w:rFonts w:ascii="宋体" w:eastAsia="宋体" w:hAnsi="宋体" w:hint="eastAsia"/>
                <w:sz w:val="21"/>
                <w:szCs w:val="21"/>
              </w:rPr>
              <w:t>音乐</w:t>
            </w:r>
            <w:r w:rsidRPr="00C558A7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06" w:type="dxa"/>
            <w:vMerge w:val="restart"/>
            <w:vAlign w:val="center"/>
          </w:tcPr>
          <w:p w:rsidR="005D1D56" w:rsidRPr="00C558A7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41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复调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（限选课）</w:t>
            </w:r>
          </w:p>
        </w:tc>
        <w:tc>
          <w:tcPr>
            <w:tcW w:w="57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7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2" w:type="dxa"/>
            <w:vAlign w:val="center"/>
          </w:tcPr>
          <w:p w:rsidR="005D1D56" w:rsidRPr="00E804F5" w:rsidRDefault="005D1D56" w:rsidP="00C558A7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 xml:space="preserve">   </w:t>
            </w:r>
          </w:p>
        </w:tc>
        <w:tc>
          <w:tcPr>
            <w:tcW w:w="1135" w:type="dxa"/>
            <w:vMerge w:val="restart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级音乐学专业四年应修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学分，通识课另应修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669" w:type="dxa"/>
            <w:vMerge w:val="restart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525"/>
        </w:trPr>
        <w:tc>
          <w:tcPr>
            <w:tcW w:w="75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体育音乐选配与创编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（限选课）</w:t>
            </w:r>
          </w:p>
        </w:tc>
        <w:tc>
          <w:tcPr>
            <w:tcW w:w="57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7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5" w:type="dxa"/>
            <w:vMerge/>
            <w:vAlign w:val="center"/>
          </w:tcPr>
          <w:p w:rsidR="005D1D56" w:rsidRPr="00E804F5" w:rsidRDefault="005D1D56" w:rsidP="002D234F">
            <w:pPr>
              <w:rPr>
                <w:sz w:val="18"/>
                <w:szCs w:val="18"/>
              </w:rPr>
            </w:pPr>
          </w:p>
        </w:tc>
        <w:tc>
          <w:tcPr>
            <w:tcW w:w="66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525"/>
        </w:trPr>
        <w:tc>
          <w:tcPr>
            <w:tcW w:w="75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舞台剧表演训练</w:t>
            </w:r>
          </w:p>
        </w:tc>
        <w:tc>
          <w:tcPr>
            <w:tcW w:w="57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7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5" w:type="dxa"/>
            <w:vMerge/>
            <w:vAlign w:val="center"/>
          </w:tcPr>
          <w:p w:rsidR="005D1D56" w:rsidRPr="00E804F5" w:rsidRDefault="005D1D56" w:rsidP="002D234F">
            <w:pPr>
              <w:rPr>
                <w:sz w:val="18"/>
                <w:szCs w:val="18"/>
              </w:rPr>
            </w:pPr>
          </w:p>
        </w:tc>
        <w:tc>
          <w:tcPr>
            <w:tcW w:w="66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525"/>
        </w:trPr>
        <w:tc>
          <w:tcPr>
            <w:tcW w:w="75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舞蹈编导</w:t>
            </w:r>
          </w:p>
        </w:tc>
        <w:tc>
          <w:tcPr>
            <w:tcW w:w="57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7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5" w:type="dxa"/>
            <w:vMerge/>
            <w:vAlign w:val="center"/>
          </w:tcPr>
          <w:p w:rsidR="005D1D56" w:rsidRPr="00E804F5" w:rsidRDefault="005D1D56" w:rsidP="002D234F">
            <w:pPr>
              <w:rPr>
                <w:sz w:val="18"/>
                <w:szCs w:val="18"/>
              </w:rPr>
            </w:pPr>
          </w:p>
        </w:tc>
        <w:tc>
          <w:tcPr>
            <w:tcW w:w="66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525"/>
        </w:trPr>
        <w:tc>
          <w:tcPr>
            <w:tcW w:w="75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摩登舞</w:t>
            </w:r>
          </w:p>
        </w:tc>
        <w:tc>
          <w:tcPr>
            <w:tcW w:w="57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7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5" w:type="dxa"/>
            <w:vMerge/>
            <w:vAlign w:val="center"/>
          </w:tcPr>
          <w:p w:rsidR="005D1D56" w:rsidRPr="00E804F5" w:rsidRDefault="005D1D56" w:rsidP="002D234F">
            <w:pPr>
              <w:rPr>
                <w:sz w:val="18"/>
                <w:szCs w:val="18"/>
              </w:rPr>
            </w:pPr>
          </w:p>
        </w:tc>
        <w:tc>
          <w:tcPr>
            <w:tcW w:w="66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525"/>
        </w:trPr>
        <w:tc>
          <w:tcPr>
            <w:tcW w:w="75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拉丁舞</w:t>
            </w:r>
          </w:p>
        </w:tc>
        <w:tc>
          <w:tcPr>
            <w:tcW w:w="57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7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5" w:type="dxa"/>
            <w:vMerge/>
            <w:vAlign w:val="center"/>
          </w:tcPr>
          <w:p w:rsidR="005D1D56" w:rsidRPr="00E804F5" w:rsidRDefault="005D1D56" w:rsidP="002D234F">
            <w:pPr>
              <w:rPr>
                <w:sz w:val="18"/>
                <w:szCs w:val="18"/>
              </w:rPr>
            </w:pPr>
          </w:p>
        </w:tc>
        <w:tc>
          <w:tcPr>
            <w:tcW w:w="66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525"/>
        </w:trPr>
        <w:tc>
          <w:tcPr>
            <w:tcW w:w="75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化妆</w:t>
            </w:r>
          </w:p>
        </w:tc>
        <w:tc>
          <w:tcPr>
            <w:tcW w:w="57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7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5" w:type="dxa"/>
            <w:vMerge/>
            <w:vAlign w:val="center"/>
          </w:tcPr>
          <w:p w:rsidR="005D1D56" w:rsidRPr="00E804F5" w:rsidRDefault="005D1D56" w:rsidP="002D234F">
            <w:pPr>
              <w:rPr>
                <w:sz w:val="18"/>
                <w:szCs w:val="18"/>
              </w:rPr>
            </w:pPr>
          </w:p>
        </w:tc>
        <w:tc>
          <w:tcPr>
            <w:tcW w:w="66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525"/>
        </w:trPr>
        <w:tc>
          <w:tcPr>
            <w:tcW w:w="75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游泳</w:t>
            </w:r>
          </w:p>
        </w:tc>
        <w:tc>
          <w:tcPr>
            <w:tcW w:w="57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7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5" w:type="dxa"/>
            <w:vMerge/>
            <w:vAlign w:val="center"/>
          </w:tcPr>
          <w:p w:rsidR="005D1D56" w:rsidRPr="00E804F5" w:rsidRDefault="005D1D56" w:rsidP="002D234F">
            <w:pPr>
              <w:rPr>
                <w:sz w:val="18"/>
                <w:szCs w:val="18"/>
              </w:rPr>
            </w:pPr>
          </w:p>
        </w:tc>
        <w:tc>
          <w:tcPr>
            <w:tcW w:w="66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525"/>
        </w:trPr>
        <w:tc>
          <w:tcPr>
            <w:tcW w:w="75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申论写作（通识课）</w:t>
            </w:r>
          </w:p>
        </w:tc>
        <w:tc>
          <w:tcPr>
            <w:tcW w:w="57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7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5" w:type="dxa"/>
            <w:vMerge/>
            <w:vAlign w:val="center"/>
          </w:tcPr>
          <w:p w:rsidR="005D1D56" w:rsidRPr="00E804F5" w:rsidRDefault="005D1D56" w:rsidP="002D234F">
            <w:pPr>
              <w:rPr>
                <w:sz w:val="18"/>
                <w:szCs w:val="18"/>
              </w:rPr>
            </w:pPr>
          </w:p>
        </w:tc>
        <w:tc>
          <w:tcPr>
            <w:tcW w:w="66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525"/>
        </w:trPr>
        <w:tc>
          <w:tcPr>
            <w:tcW w:w="75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大学生就业指导（通识课）</w:t>
            </w:r>
          </w:p>
        </w:tc>
        <w:tc>
          <w:tcPr>
            <w:tcW w:w="57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7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5" w:type="dxa"/>
            <w:vMerge/>
            <w:vAlign w:val="center"/>
          </w:tcPr>
          <w:p w:rsidR="005D1D56" w:rsidRPr="00E804F5" w:rsidRDefault="005D1D56" w:rsidP="002D234F">
            <w:pPr>
              <w:rPr>
                <w:sz w:val="18"/>
                <w:szCs w:val="18"/>
              </w:rPr>
            </w:pPr>
          </w:p>
        </w:tc>
        <w:tc>
          <w:tcPr>
            <w:tcW w:w="66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525"/>
        </w:trPr>
        <w:tc>
          <w:tcPr>
            <w:tcW w:w="75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教育学（通识课）</w:t>
            </w:r>
          </w:p>
        </w:tc>
        <w:tc>
          <w:tcPr>
            <w:tcW w:w="57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7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4(1-9)</w:t>
            </w:r>
          </w:p>
        </w:tc>
        <w:tc>
          <w:tcPr>
            <w:tcW w:w="94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5" w:type="dxa"/>
            <w:vMerge/>
            <w:vAlign w:val="center"/>
          </w:tcPr>
          <w:p w:rsidR="005D1D56" w:rsidRPr="00E804F5" w:rsidRDefault="005D1D56" w:rsidP="002D234F">
            <w:pPr>
              <w:rPr>
                <w:sz w:val="18"/>
                <w:szCs w:val="18"/>
              </w:rPr>
            </w:pPr>
          </w:p>
        </w:tc>
        <w:tc>
          <w:tcPr>
            <w:tcW w:w="66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525"/>
        </w:trPr>
        <w:tc>
          <w:tcPr>
            <w:tcW w:w="75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动感瑜伽（通识课）</w:t>
            </w:r>
          </w:p>
        </w:tc>
        <w:tc>
          <w:tcPr>
            <w:tcW w:w="57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7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5" w:type="dxa"/>
            <w:vMerge/>
            <w:vAlign w:val="center"/>
          </w:tcPr>
          <w:p w:rsidR="005D1D56" w:rsidRPr="00E804F5" w:rsidRDefault="005D1D56" w:rsidP="002D234F">
            <w:pPr>
              <w:rPr>
                <w:sz w:val="18"/>
                <w:szCs w:val="18"/>
              </w:rPr>
            </w:pPr>
          </w:p>
        </w:tc>
        <w:tc>
          <w:tcPr>
            <w:tcW w:w="66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525"/>
        </w:trPr>
        <w:tc>
          <w:tcPr>
            <w:tcW w:w="75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6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Access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数据库及应用（通识课）</w:t>
            </w:r>
          </w:p>
        </w:tc>
        <w:tc>
          <w:tcPr>
            <w:tcW w:w="57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79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2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5" w:type="dxa"/>
            <w:vMerge/>
            <w:vAlign w:val="center"/>
          </w:tcPr>
          <w:p w:rsidR="005D1D56" w:rsidRPr="00E804F5" w:rsidRDefault="005D1D56" w:rsidP="002D234F">
            <w:pPr>
              <w:rPr>
                <w:sz w:val="18"/>
                <w:szCs w:val="18"/>
              </w:rPr>
            </w:pPr>
          </w:p>
        </w:tc>
        <w:tc>
          <w:tcPr>
            <w:tcW w:w="669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525"/>
        </w:trPr>
        <w:tc>
          <w:tcPr>
            <w:tcW w:w="756" w:type="dxa"/>
            <w:vMerge w:val="restart"/>
            <w:tcBorders>
              <w:top w:val="nil"/>
            </w:tcBorders>
            <w:vAlign w:val="center"/>
          </w:tcPr>
          <w:p w:rsidR="005D1D56" w:rsidRDefault="005D1D56" w:rsidP="005D1D56">
            <w:pPr>
              <w:ind w:left="31680" w:hangingChars="5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音乐</w:t>
            </w:r>
            <w:r>
              <w:rPr>
                <w:rFonts w:ascii="宋体" w:eastAsia="宋体" w:hAnsi="宋体"/>
                <w:sz w:val="21"/>
                <w:szCs w:val="21"/>
              </w:rPr>
              <w:t>14</w:t>
            </w:r>
          </w:p>
          <w:p w:rsidR="005D1D56" w:rsidRPr="00CF6B6C" w:rsidRDefault="005D1D56" w:rsidP="003029C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06" w:type="dxa"/>
            <w:vMerge w:val="restart"/>
            <w:tcBorders>
              <w:top w:val="nil"/>
            </w:tcBorders>
            <w:vAlign w:val="center"/>
          </w:tcPr>
          <w:p w:rsidR="005D1D56" w:rsidRPr="00CF6B6C" w:rsidRDefault="005D1D56" w:rsidP="003029C7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419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78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79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2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5D1D56" w:rsidRPr="003D5703" w:rsidRDefault="005D1D56" w:rsidP="003029C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E804F5">
              <w:rPr>
                <w:rFonts w:hint="eastAsia"/>
                <w:sz w:val="18"/>
                <w:szCs w:val="18"/>
              </w:rPr>
              <w:t>级音乐学专业四年应修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学分，通识课另应修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669" w:type="dxa"/>
            <w:vMerge w:val="restart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D1D56" w:rsidRPr="00E804F5" w:rsidTr="00236D0B">
        <w:trPr>
          <w:trHeight w:val="525"/>
        </w:trPr>
        <w:tc>
          <w:tcPr>
            <w:tcW w:w="756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6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78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79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2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35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9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525"/>
        </w:trPr>
        <w:tc>
          <w:tcPr>
            <w:tcW w:w="756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6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78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79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2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35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9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525"/>
        </w:trPr>
        <w:tc>
          <w:tcPr>
            <w:tcW w:w="756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6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D20F8">
              <w:rPr>
                <w:rFonts w:ascii="宋体" w:eastAsia="宋体" w:hAnsi="宋体" w:hint="eastAsia"/>
                <w:sz w:val="21"/>
                <w:szCs w:val="21"/>
              </w:rPr>
              <w:t>文献检索与管理（通识课）</w:t>
            </w:r>
          </w:p>
        </w:tc>
        <w:tc>
          <w:tcPr>
            <w:tcW w:w="578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18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</w:t>
            </w:r>
          </w:p>
        </w:tc>
        <w:tc>
          <w:tcPr>
            <w:tcW w:w="1579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2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35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9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525"/>
        </w:trPr>
        <w:tc>
          <w:tcPr>
            <w:tcW w:w="756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6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578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79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2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35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9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525"/>
        </w:trPr>
        <w:tc>
          <w:tcPr>
            <w:tcW w:w="756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6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78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08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79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2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35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69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525"/>
        </w:trPr>
        <w:tc>
          <w:tcPr>
            <w:tcW w:w="756" w:type="dxa"/>
            <w:vMerge w:val="restart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音乐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</w:p>
          <w:p w:rsidR="005D1D56" w:rsidRPr="003D2DFA" w:rsidRDefault="005D1D56" w:rsidP="003029C7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06" w:type="dxa"/>
            <w:vMerge w:val="restart"/>
            <w:vAlign w:val="center"/>
          </w:tcPr>
          <w:p w:rsidR="005D1D56" w:rsidRPr="003D2DFA" w:rsidRDefault="005D1D56" w:rsidP="003029C7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419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578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08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79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2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15</w:t>
            </w:r>
            <w:r w:rsidRPr="00E804F5">
              <w:rPr>
                <w:rFonts w:hint="eastAsia"/>
                <w:sz w:val="18"/>
                <w:szCs w:val="18"/>
              </w:rPr>
              <w:t>级音乐学专业四年应修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学分，通识课另应修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669" w:type="dxa"/>
            <w:vMerge w:val="restart"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525"/>
        </w:trPr>
        <w:tc>
          <w:tcPr>
            <w:tcW w:w="756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06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奥林匹克运动（通识课）</w:t>
            </w:r>
          </w:p>
        </w:tc>
        <w:tc>
          <w:tcPr>
            <w:tcW w:w="578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08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79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2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35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69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525"/>
        </w:trPr>
        <w:tc>
          <w:tcPr>
            <w:tcW w:w="756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06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578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08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79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2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35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69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525"/>
        </w:trPr>
        <w:tc>
          <w:tcPr>
            <w:tcW w:w="756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06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578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08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79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2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35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69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</w:tbl>
    <w:p w:rsidR="005D1D56" w:rsidRDefault="005D1D56" w:rsidP="004567CD">
      <w:pPr>
        <w:rPr>
          <w:sz w:val="28"/>
          <w:szCs w:val="28"/>
        </w:rPr>
      </w:pPr>
    </w:p>
    <w:p w:rsidR="005D1D56" w:rsidRDefault="005D1D56" w:rsidP="004567CD">
      <w:pPr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学期开设选修课任务表（表十八）</w:t>
      </w:r>
    </w:p>
    <w:tbl>
      <w:tblPr>
        <w:tblW w:w="1010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3"/>
        <w:gridCol w:w="561"/>
        <w:gridCol w:w="3315"/>
        <w:gridCol w:w="568"/>
        <w:gridCol w:w="561"/>
        <w:gridCol w:w="1487"/>
        <w:gridCol w:w="927"/>
        <w:gridCol w:w="1115"/>
        <w:gridCol w:w="825"/>
      </w:tblGrid>
      <w:tr w:rsidR="005D1D56" w:rsidRPr="00E804F5" w:rsidTr="00236D0B">
        <w:trPr>
          <w:trHeight w:val="848"/>
        </w:trPr>
        <w:tc>
          <w:tcPr>
            <w:tcW w:w="743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61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315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5D1D56">
            <w:pPr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61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487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927" w:type="dxa"/>
            <w:vAlign w:val="center"/>
          </w:tcPr>
          <w:p w:rsidR="005D1D56" w:rsidRPr="00E804F5" w:rsidRDefault="005D1D56" w:rsidP="005D1D56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115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825" w:type="dxa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5D1D56" w:rsidRPr="00E804F5" w:rsidTr="00236D0B">
        <w:trPr>
          <w:trHeight w:val="1459"/>
        </w:trPr>
        <w:tc>
          <w:tcPr>
            <w:tcW w:w="743" w:type="dxa"/>
            <w:vAlign w:val="center"/>
          </w:tcPr>
          <w:p w:rsidR="005D1D56" w:rsidRPr="00A45866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45866">
              <w:rPr>
                <w:rFonts w:ascii="宋体" w:eastAsia="宋体" w:hAnsi="宋体" w:hint="eastAsia"/>
                <w:sz w:val="21"/>
                <w:szCs w:val="21"/>
              </w:rPr>
              <w:t>休闲</w:t>
            </w:r>
            <w:r w:rsidRPr="00A45866">
              <w:rPr>
                <w:rFonts w:ascii="宋体" w:eastAsia="宋体" w:hAnsi="宋体"/>
                <w:sz w:val="21"/>
                <w:szCs w:val="21"/>
              </w:rPr>
              <w:t>12</w:t>
            </w:r>
          </w:p>
        </w:tc>
        <w:tc>
          <w:tcPr>
            <w:tcW w:w="561" w:type="dxa"/>
            <w:vAlign w:val="center"/>
          </w:tcPr>
          <w:p w:rsidR="005D1D56" w:rsidRPr="00A45866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八</w:t>
            </w:r>
          </w:p>
        </w:tc>
        <w:tc>
          <w:tcPr>
            <w:tcW w:w="3315" w:type="dxa"/>
            <w:vAlign w:val="center"/>
          </w:tcPr>
          <w:p w:rsidR="005D1D56" w:rsidRPr="00E804F5" w:rsidRDefault="005D1D56" w:rsidP="005D1D56">
            <w:pPr>
              <w:ind w:left="31680" w:hangingChars="150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健身气功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</w:t>
            </w:r>
            <w:r w:rsidRPr="00E804F5">
              <w:rPr>
                <w:sz w:val="21"/>
                <w:szCs w:val="21"/>
              </w:rPr>
              <w:t>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级休闲体育专业四年应修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学分，通识课另应修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82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8" w:left="31680" w:rightChars="-6" w:right="31680" w:hangingChars="67" w:firstLine="31680"/>
              <w:jc w:val="center"/>
              <w:rPr>
                <w:sz w:val="18"/>
                <w:szCs w:val="18"/>
              </w:rPr>
            </w:pPr>
          </w:p>
        </w:tc>
      </w:tr>
      <w:tr w:rsidR="005D1D56" w:rsidRPr="00E804F5" w:rsidTr="00236D0B">
        <w:trPr>
          <w:trHeight w:val="499"/>
        </w:trPr>
        <w:tc>
          <w:tcPr>
            <w:tcW w:w="743" w:type="dxa"/>
            <w:vMerge w:val="restart"/>
            <w:vAlign w:val="center"/>
          </w:tcPr>
          <w:p w:rsidR="005D1D56" w:rsidRPr="00A45866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45866">
              <w:rPr>
                <w:rFonts w:ascii="宋体" w:eastAsia="宋体" w:hAnsi="宋体" w:hint="eastAsia"/>
                <w:sz w:val="21"/>
                <w:szCs w:val="21"/>
              </w:rPr>
              <w:t>休闲</w:t>
            </w:r>
            <w:r w:rsidRPr="00A45866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61" w:type="dxa"/>
            <w:vMerge w:val="restart"/>
            <w:vAlign w:val="center"/>
          </w:tcPr>
          <w:p w:rsidR="005D1D56" w:rsidRPr="00A45866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31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学校体育学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5" w:type="dxa"/>
            <w:vMerge w:val="restart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级休闲体育专业四年应修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学分，通识课另应修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825" w:type="dxa"/>
            <w:vMerge w:val="restart"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499"/>
        </w:trPr>
        <w:tc>
          <w:tcPr>
            <w:tcW w:w="74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社会调查理论与实务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499"/>
        </w:trPr>
        <w:tc>
          <w:tcPr>
            <w:tcW w:w="74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软式排球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499"/>
        </w:trPr>
        <w:tc>
          <w:tcPr>
            <w:tcW w:w="74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运动处方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（限选课）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499"/>
        </w:trPr>
        <w:tc>
          <w:tcPr>
            <w:tcW w:w="74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体育法学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499"/>
        </w:trPr>
        <w:tc>
          <w:tcPr>
            <w:tcW w:w="74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体育科研理论与方法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（限选课）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8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499"/>
        </w:trPr>
        <w:tc>
          <w:tcPr>
            <w:tcW w:w="74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足球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499"/>
        </w:trPr>
        <w:tc>
          <w:tcPr>
            <w:tcW w:w="74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申论写作（通识课）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5D1D56" w:rsidRPr="00E804F5" w:rsidRDefault="005D1D56" w:rsidP="00E61AA3">
            <w:pPr>
              <w:adjustRightInd w:val="0"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499"/>
        </w:trPr>
        <w:tc>
          <w:tcPr>
            <w:tcW w:w="74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大学生就业指导（通识课）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8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499"/>
        </w:trPr>
        <w:tc>
          <w:tcPr>
            <w:tcW w:w="74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教育学（通识课）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4(1-9)</w:t>
            </w:r>
          </w:p>
        </w:tc>
        <w:tc>
          <w:tcPr>
            <w:tcW w:w="927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499"/>
        </w:trPr>
        <w:tc>
          <w:tcPr>
            <w:tcW w:w="74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动感瑜伽（通识课）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8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499"/>
        </w:trPr>
        <w:tc>
          <w:tcPr>
            <w:tcW w:w="743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5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Access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数据库及应用（通识课）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1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87" w:type="dxa"/>
            <w:vAlign w:val="center"/>
          </w:tcPr>
          <w:p w:rsidR="005D1D56" w:rsidRPr="00E804F5" w:rsidRDefault="005D1D56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5D1D56" w:rsidRPr="00E804F5" w:rsidRDefault="005D1D56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vMerge/>
            <w:vAlign w:val="center"/>
          </w:tcPr>
          <w:p w:rsidR="005D1D56" w:rsidRPr="00E804F5" w:rsidRDefault="005D1D56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499"/>
        </w:trPr>
        <w:tc>
          <w:tcPr>
            <w:tcW w:w="743" w:type="dxa"/>
            <w:vMerge w:val="restart"/>
            <w:tcBorders>
              <w:top w:val="nil"/>
            </w:tcBorders>
            <w:vAlign w:val="center"/>
          </w:tcPr>
          <w:p w:rsidR="005D1D56" w:rsidRDefault="005D1D56" w:rsidP="005D1D56">
            <w:pPr>
              <w:ind w:left="31680" w:hangingChars="5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休闲</w:t>
            </w:r>
            <w:r>
              <w:rPr>
                <w:rFonts w:ascii="宋体" w:eastAsia="宋体" w:hAnsi="宋体"/>
                <w:sz w:val="21"/>
                <w:szCs w:val="21"/>
              </w:rPr>
              <w:t>14</w:t>
            </w:r>
          </w:p>
          <w:p w:rsidR="005D1D56" w:rsidRPr="00CF6B6C" w:rsidRDefault="005D1D56" w:rsidP="003029C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1" w:type="dxa"/>
            <w:vMerge w:val="restart"/>
            <w:tcBorders>
              <w:top w:val="nil"/>
            </w:tcBorders>
            <w:vAlign w:val="center"/>
          </w:tcPr>
          <w:p w:rsidR="005D1D56" w:rsidRPr="00CF6B6C" w:rsidRDefault="005D1D56" w:rsidP="003029C7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31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15" w:type="dxa"/>
            <w:vMerge w:val="restart"/>
            <w:vAlign w:val="center"/>
          </w:tcPr>
          <w:p w:rsidR="005D1D56" w:rsidRPr="003D5703" w:rsidRDefault="005D1D56" w:rsidP="003029C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E804F5">
              <w:rPr>
                <w:rFonts w:hint="eastAsia"/>
                <w:sz w:val="18"/>
                <w:szCs w:val="18"/>
              </w:rPr>
              <w:t>级休闲体育专业四年应修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学分，通识课另应修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825" w:type="dxa"/>
            <w:vMerge w:val="restart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D1D56" w:rsidRPr="00E804F5" w:rsidTr="00236D0B">
        <w:trPr>
          <w:trHeight w:val="499"/>
        </w:trPr>
        <w:tc>
          <w:tcPr>
            <w:tcW w:w="743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15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499"/>
        </w:trPr>
        <w:tc>
          <w:tcPr>
            <w:tcW w:w="743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15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499"/>
        </w:trPr>
        <w:tc>
          <w:tcPr>
            <w:tcW w:w="743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D20F8">
              <w:rPr>
                <w:rFonts w:ascii="宋体" w:eastAsia="宋体" w:hAnsi="宋体" w:hint="eastAsia"/>
                <w:sz w:val="21"/>
                <w:szCs w:val="21"/>
              </w:rPr>
              <w:t>文献检索与管理（通识课）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18</w:t>
            </w:r>
          </w:p>
        </w:tc>
        <w:tc>
          <w:tcPr>
            <w:tcW w:w="561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</w:t>
            </w:r>
          </w:p>
        </w:tc>
        <w:tc>
          <w:tcPr>
            <w:tcW w:w="1487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15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499"/>
        </w:trPr>
        <w:tc>
          <w:tcPr>
            <w:tcW w:w="743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15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499"/>
        </w:trPr>
        <w:tc>
          <w:tcPr>
            <w:tcW w:w="743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vMerge/>
            <w:tcBorders>
              <w:top w:val="nil"/>
            </w:tcBorders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5" w:type="dxa"/>
            <w:vAlign w:val="center"/>
          </w:tcPr>
          <w:p w:rsidR="005D1D56" w:rsidRPr="00E804F5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68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15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499"/>
        </w:trPr>
        <w:tc>
          <w:tcPr>
            <w:tcW w:w="743" w:type="dxa"/>
            <w:vMerge w:val="restart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休闲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</w:p>
          <w:p w:rsidR="005D1D56" w:rsidRPr="003D2DFA" w:rsidRDefault="005D1D56" w:rsidP="003029C7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1" w:type="dxa"/>
            <w:vMerge w:val="restart"/>
            <w:vAlign w:val="center"/>
          </w:tcPr>
          <w:p w:rsidR="005D1D56" w:rsidRPr="003D2DFA" w:rsidRDefault="005D1D56" w:rsidP="003029C7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315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568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15" w:type="dxa"/>
            <w:vMerge w:val="restart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15</w:t>
            </w:r>
            <w:r w:rsidRPr="00E804F5">
              <w:rPr>
                <w:rFonts w:hint="eastAsia"/>
                <w:sz w:val="18"/>
                <w:szCs w:val="18"/>
              </w:rPr>
              <w:t>级休闲体育专业四年应修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学分，通识课另应修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825" w:type="dxa"/>
            <w:vMerge w:val="restart"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499"/>
        </w:trPr>
        <w:tc>
          <w:tcPr>
            <w:tcW w:w="743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15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奥林匹克运动（通识课）</w:t>
            </w:r>
          </w:p>
        </w:tc>
        <w:tc>
          <w:tcPr>
            <w:tcW w:w="568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1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87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15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499"/>
        </w:trPr>
        <w:tc>
          <w:tcPr>
            <w:tcW w:w="743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15" w:type="dxa"/>
            <w:vAlign w:val="center"/>
          </w:tcPr>
          <w:p w:rsidR="005D1D56" w:rsidRPr="00623229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568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15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5D1D56" w:rsidRPr="00E804F5" w:rsidTr="00236D0B">
        <w:trPr>
          <w:trHeight w:val="499"/>
        </w:trPr>
        <w:tc>
          <w:tcPr>
            <w:tcW w:w="743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15" w:type="dxa"/>
            <w:vAlign w:val="center"/>
          </w:tcPr>
          <w:p w:rsidR="005D1D56" w:rsidRPr="002E499A" w:rsidRDefault="005D1D56" w:rsidP="005D1D56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568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5D1D56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15" w:type="dxa"/>
            <w:vMerge/>
            <w:vAlign w:val="center"/>
          </w:tcPr>
          <w:p w:rsidR="005D1D56" w:rsidRPr="00E804F5" w:rsidRDefault="005D1D56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vMerge/>
            <w:vAlign w:val="center"/>
          </w:tcPr>
          <w:p w:rsidR="005D1D56" w:rsidRPr="00E804F5" w:rsidRDefault="005D1D56" w:rsidP="003029C7">
            <w:pPr>
              <w:jc w:val="center"/>
              <w:rPr>
                <w:sz w:val="21"/>
                <w:szCs w:val="21"/>
              </w:rPr>
            </w:pPr>
          </w:p>
        </w:tc>
      </w:tr>
    </w:tbl>
    <w:p w:rsidR="005D1D56" w:rsidRPr="00877A20" w:rsidRDefault="005D1D56" w:rsidP="00424BA5">
      <w:pPr>
        <w:tabs>
          <w:tab w:val="left" w:pos="6840"/>
        </w:tabs>
        <w:rPr>
          <w:sz w:val="28"/>
          <w:szCs w:val="28"/>
        </w:rPr>
      </w:pPr>
    </w:p>
    <w:sectPr w:rsidR="005D1D56" w:rsidRPr="00877A20" w:rsidSect="006D5869">
      <w:pgSz w:w="11906" w:h="16838"/>
      <w:pgMar w:top="624" w:right="1797" w:bottom="624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7A20"/>
    <w:rsid w:val="000004A0"/>
    <w:rsid w:val="00000A6D"/>
    <w:rsid w:val="00000E1A"/>
    <w:rsid w:val="00001101"/>
    <w:rsid w:val="000019E4"/>
    <w:rsid w:val="00001CA2"/>
    <w:rsid w:val="00002D68"/>
    <w:rsid w:val="00003161"/>
    <w:rsid w:val="00005803"/>
    <w:rsid w:val="000068F5"/>
    <w:rsid w:val="00006A17"/>
    <w:rsid w:val="00010737"/>
    <w:rsid w:val="00010B84"/>
    <w:rsid w:val="000142B7"/>
    <w:rsid w:val="00014F68"/>
    <w:rsid w:val="000156A2"/>
    <w:rsid w:val="000164E5"/>
    <w:rsid w:val="0001682A"/>
    <w:rsid w:val="00020D0B"/>
    <w:rsid w:val="00020E8E"/>
    <w:rsid w:val="000219F6"/>
    <w:rsid w:val="00021ABF"/>
    <w:rsid w:val="0002432E"/>
    <w:rsid w:val="00027D5A"/>
    <w:rsid w:val="000301AF"/>
    <w:rsid w:val="0003084B"/>
    <w:rsid w:val="00030D70"/>
    <w:rsid w:val="00032D8A"/>
    <w:rsid w:val="0003305A"/>
    <w:rsid w:val="00033538"/>
    <w:rsid w:val="00035C4A"/>
    <w:rsid w:val="00036258"/>
    <w:rsid w:val="00037333"/>
    <w:rsid w:val="00037BDF"/>
    <w:rsid w:val="00042639"/>
    <w:rsid w:val="00042C89"/>
    <w:rsid w:val="000439B6"/>
    <w:rsid w:val="00043C1A"/>
    <w:rsid w:val="00046621"/>
    <w:rsid w:val="00047BB6"/>
    <w:rsid w:val="000501C6"/>
    <w:rsid w:val="0005127C"/>
    <w:rsid w:val="000518EA"/>
    <w:rsid w:val="00052808"/>
    <w:rsid w:val="00053A01"/>
    <w:rsid w:val="0005481D"/>
    <w:rsid w:val="00056601"/>
    <w:rsid w:val="0005731E"/>
    <w:rsid w:val="00057EC8"/>
    <w:rsid w:val="00060FD9"/>
    <w:rsid w:val="000613E5"/>
    <w:rsid w:val="00062323"/>
    <w:rsid w:val="00062E3E"/>
    <w:rsid w:val="00063586"/>
    <w:rsid w:val="000641E5"/>
    <w:rsid w:val="00067873"/>
    <w:rsid w:val="00067FD6"/>
    <w:rsid w:val="0007041D"/>
    <w:rsid w:val="000705B3"/>
    <w:rsid w:val="00070E66"/>
    <w:rsid w:val="00071986"/>
    <w:rsid w:val="00072A65"/>
    <w:rsid w:val="00072A9D"/>
    <w:rsid w:val="00072D53"/>
    <w:rsid w:val="00076399"/>
    <w:rsid w:val="00077A67"/>
    <w:rsid w:val="00080754"/>
    <w:rsid w:val="00081685"/>
    <w:rsid w:val="000822AF"/>
    <w:rsid w:val="000829F1"/>
    <w:rsid w:val="0008542C"/>
    <w:rsid w:val="000858C9"/>
    <w:rsid w:val="0008681A"/>
    <w:rsid w:val="000868B5"/>
    <w:rsid w:val="000902DE"/>
    <w:rsid w:val="00090EDB"/>
    <w:rsid w:val="000912BA"/>
    <w:rsid w:val="000919CC"/>
    <w:rsid w:val="00091B52"/>
    <w:rsid w:val="000949F3"/>
    <w:rsid w:val="000A0660"/>
    <w:rsid w:val="000A731B"/>
    <w:rsid w:val="000A74AC"/>
    <w:rsid w:val="000A764D"/>
    <w:rsid w:val="000B14BB"/>
    <w:rsid w:val="000B1A42"/>
    <w:rsid w:val="000B43D5"/>
    <w:rsid w:val="000B4538"/>
    <w:rsid w:val="000B4681"/>
    <w:rsid w:val="000B64D1"/>
    <w:rsid w:val="000C25B0"/>
    <w:rsid w:val="000C310C"/>
    <w:rsid w:val="000C4A38"/>
    <w:rsid w:val="000C5536"/>
    <w:rsid w:val="000C5C4F"/>
    <w:rsid w:val="000C60F9"/>
    <w:rsid w:val="000C626A"/>
    <w:rsid w:val="000C6B1E"/>
    <w:rsid w:val="000C7224"/>
    <w:rsid w:val="000C7D23"/>
    <w:rsid w:val="000D3C1A"/>
    <w:rsid w:val="000D49EA"/>
    <w:rsid w:val="000D49F7"/>
    <w:rsid w:val="000D535C"/>
    <w:rsid w:val="000D5FCF"/>
    <w:rsid w:val="000E0198"/>
    <w:rsid w:val="000E11BD"/>
    <w:rsid w:val="000E2449"/>
    <w:rsid w:val="000E293B"/>
    <w:rsid w:val="000E2A53"/>
    <w:rsid w:val="000E3D5E"/>
    <w:rsid w:val="000E48D0"/>
    <w:rsid w:val="000E4BFD"/>
    <w:rsid w:val="000E4DB6"/>
    <w:rsid w:val="000E54D3"/>
    <w:rsid w:val="000E623C"/>
    <w:rsid w:val="000E65DD"/>
    <w:rsid w:val="000F0F47"/>
    <w:rsid w:val="000F1110"/>
    <w:rsid w:val="000F5E3F"/>
    <w:rsid w:val="000F7B17"/>
    <w:rsid w:val="00101911"/>
    <w:rsid w:val="00103752"/>
    <w:rsid w:val="0010465D"/>
    <w:rsid w:val="001049B1"/>
    <w:rsid w:val="00105D1D"/>
    <w:rsid w:val="001067BC"/>
    <w:rsid w:val="00106EB5"/>
    <w:rsid w:val="00110633"/>
    <w:rsid w:val="00111222"/>
    <w:rsid w:val="001114FD"/>
    <w:rsid w:val="00113137"/>
    <w:rsid w:val="00113FCC"/>
    <w:rsid w:val="00114780"/>
    <w:rsid w:val="00115EA4"/>
    <w:rsid w:val="00116F6F"/>
    <w:rsid w:val="001207F4"/>
    <w:rsid w:val="00121A96"/>
    <w:rsid w:val="00122596"/>
    <w:rsid w:val="00122AB2"/>
    <w:rsid w:val="00123249"/>
    <w:rsid w:val="00125671"/>
    <w:rsid w:val="0012602A"/>
    <w:rsid w:val="001269CA"/>
    <w:rsid w:val="00126EE7"/>
    <w:rsid w:val="00127254"/>
    <w:rsid w:val="00127B1E"/>
    <w:rsid w:val="00131008"/>
    <w:rsid w:val="00131C29"/>
    <w:rsid w:val="001333B6"/>
    <w:rsid w:val="00134277"/>
    <w:rsid w:val="001355D2"/>
    <w:rsid w:val="001357C6"/>
    <w:rsid w:val="00136F23"/>
    <w:rsid w:val="00140A8B"/>
    <w:rsid w:val="00141BC2"/>
    <w:rsid w:val="001422C1"/>
    <w:rsid w:val="00144344"/>
    <w:rsid w:val="0014435D"/>
    <w:rsid w:val="00145451"/>
    <w:rsid w:val="001464D4"/>
    <w:rsid w:val="0015157F"/>
    <w:rsid w:val="00151BDB"/>
    <w:rsid w:val="001521DE"/>
    <w:rsid w:val="00155703"/>
    <w:rsid w:val="001566BC"/>
    <w:rsid w:val="00160CF5"/>
    <w:rsid w:val="00162761"/>
    <w:rsid w:val="001636E9"/>
    <w:rsid w:val="00164954"/>
    <w:rsid w:val="00165303"/>
    <w:rsid w:val="0016530F"/>
    <w:rsid w:val="00166AC8"/>
    <w:rsid w:val="00167632"/>
    <w:rsid w:val="0017055B"/>
    <w:rsid w:val="001717BF"/>
    <w:rsid w:val="001718A0"/>
    <w:rsid w:val="0017201A"/>
    <w:rsid w:val="00177C26"/>
    <w:rsid w:val="00180584"/>
    <w:rsid w:val="001820E7"/>
    <w:rsid w:val="00182318"/>
    <w:rsid w:val="00184D70"/>
    <w:rsid w:val="00185E90"/>
    <w:rsid w:val="00186D9C"/>
    <w:rsid w:val="00186E5C"/>
    <w:rsid w:val="00186F17"/>
    <w:rsid w:val="00190541"/>
    <w:rsid w:val="00193C14"/>
    <w:rsid w:val="00194AFF"/>
    <w:rsid w:val="0019732A"/>
    <w:rsid w:val="001979DF"/>
    <w:rsid w:val="001A1427"/>
    <w:rsid w:val="001A1AD0"/>
    <w:rsid w:val="001A2640"/>
    <w:rsid w:val="001A288E"/>
    <w:rsid w:val="001A3A06"/>
    <w:rsid w:val="001A6503"/>
    <w:rsid w:val="001A7435"/>
    <w:rsid w:val="001B4AD0"/>
    <w:rsid w:val="001B5916"/>
    <w:rsid w:val="001B5AFB"/>
    <w:rsid w:val="001B6D8B"/>
    <w:rsid w:val="001C23A0"/>
    <w:rsid w:val="001C258A"/>
    <w:rsid w:val="001C494D"/>
    <w:rsid w:val="001C559A"/>
    <w:rsid w:val="001C790E"/>
    <w:rsid w:val="001C7AC1"/>
    <w:rsid w:val="001D1057"/>
    <w:rsid w:val="001D1A57"/>
    <w:rsid w:val="001D2547"/>
    <w:rsid w:val="001D3AFE"/>
    <w:rsid w:val="001D4832"/>
    <w:rsid w:val="001D4FF5"/>
    <w:rsid w:val="001D58BF"/>
    <w:rsid w:val="001D5C92"/>
    <w:rsid w:val="001D6647"/>
    <w:rsid w:val="001E039F"/>
    <w:rsid w:val="001E16C4"/>
    <w:rsid w:val="001E2989"/>
    <w:rsid w:val="001E3ADD"/>
    <w:rsid w:val="001E46A8"/>
    <w:rsid w:val="001E54EF"/>
    <w:rsid w:val="001E6F84"/>
    <w:rsid w:val="001F0812"/>
    <w:rsid w:val="001F1CD5"/>
    <w:rsid w:val="001F1DA9"/>
    <w:rsid w:val="001F3047"/>
    <w:rsid w:val="001F3E36"/>
    <w:rsid w:val="001F5186"/>
    <w:rsid w:val="001F5BD4"/>
    <w:rsid w:val="001F686C"/>
    <w:rsid w:val="002003F8"/>
    <w:rsid w:val="00200A12"/>
    <w:rsid w:val="002040CB"/>
    <w:rsid w:val="00205190"/>
    <w:rsid w:val="00206894"/>
    <w:rsid w:val="0020795B"/>
    <w:rsid w:val="0021136B"/>
    <w:rsid w:val="002116F4"/>
    <w:rsid w:val="002127B3"/>
    <w:rsid w:val="002142BD"/>
    <w:rsid w:val="00214791"/>
    <w:rsid w:val="002147EF"/>
    <w:rsid w:val="002166BC"/>
    <w:rsid w:val="00216E95"/>
    <w:rsid w:val="00216F1E"/>
    <w:rsid w:val="0021700A"/>
    <w:rsid w:val="00220CC5"/>
    <w:rsid w:val="00221FD7"/>
    <w:rsid w:val="00222AF9"/>
    <w:rsid w:val="0022393D"/>
    <w:rsid w:val="00224E1C"/>
    <w:rsid w:val="00225074"/>
    <w:rsid w:val="00225832"/>
    <w:rsid w:val="0022654C"/>
    <w:rsid w:val="0022757F"/>
    <w:rsid w:val="00227C11"/>
    <w:rsid w:val="002309AF"/>
    <w:rsid w:val="0023137E"/>
    <w:rsid w:val="002319B9"/>
    <w:rsid w:val="002331A0"/>
    <w:rsid w:val="00233742"/>
    <w:rsid w:val="00233AA2"/>
    <w:rsid w:val="00234815"/>
    <w:rsid w:val="00236D0B"/>
    <w:rsid w:val="00236DB1"/>
    <w:rsid w:val="002377AA"/>
    <w:rsid w:val="0024109D"/>
    <w:rsid w:val="0024176F"/>
    <w:rsid w:val="00242665"/>
    <w:rsid w:val="00242759"/>
    <w:rsid w:val="002430C6"/>
    <w:rsid w:val="002431F0"/>
    <w:rsid w:val="00244545"/>
    <w:rsid w:val="00244DD2"/>
    <w:rsid w:val="002452D5"/>
    <w:rsid w:val="002463C8"/>
    <w:rsid w:val="002506D0"/>
    <w:rsid w:val="0025151E"/>
    <w:rsid w:val="00254987"/>
    <w:rsid w:val="002554F8"/>
    <w:rsid w:val="002556D6"/>
    <w:rsid w:val="00256453"/>
    <w:rsid w:val="00256F3B"/>
    <w:rsid w:val="00260C96"/>
    <w:rsid w:val="002633D1"/>
    <w:rsid w:val="002633F9"/>
    <w:rsid w:val="002645D6"/>
    <w:rsid w:val="00264B6B"/>
    <w:rsid w:val="0026686C"/>
    <w:rsid w:val="002704DE"/>
    <w:rsid w:val="002717F3"/>
    <w:rsid w:val="00271B02"/>
    <w:rsid w:val="00272F06"/>
    <w:rsid w:val="00273AD2"/>
    <w:rsid w:val="00273B9B"/>
    <w:rsid w:val="00276704"/>
    <w:rsid w:val="00276E45"/>
    <w:rsid w:val="00281CF3"/>
    <w:rsid w:val="002824F3"/>
    <w:rsid w:val="002843F2"/>
    <w:rsid w:val="002861D0"/>
    <w:rsid w:val="00286A38"/>
    <w:rsid w:val="00286ABA"/>
    <w:rsid w:val="00286B39"/>
    <w:rsid w:val="00286B3F"/>
    <w:rsid w:val="00286EA2"/>
    <w:rsid w:val="00287F47"/>
    <w:rsid w:val="002909B2"/>
    <w:rsid w:val="00291456"/>
    <w:rsid w:val="00292786"/>
    <w:rsid w:val="00293FBD"/>
    <w:rsid w:val="00294123"/>
    <w:rsid w:val="0029579D"/>
    <w:rsid w:val="002971E6"/>
    <w:rsid w:val="002A01DD"/>
    <w:rsid w:val="002A2E97"/>
    <w:rsid w:val="002A2F87"/>
    <w:rsid w:val="002A35B0"/>
    <w:rsid w:val="002A3AE7"/>
    <w:rsid w:val="002A3B2E"/>
    <w:rsid w:val="002A4261"/>
    <w:rsid w:val="002A4A32"/>
    <w:rsid w:val="002A4B20"/>
    <w:rsid w:val="002A6540"/>
    <w:rsid w:val="002B0814"/>
    <w:rsid w:val="002B192A"/>
    <w:rsid w:val="002B1C29"/>
    <w:rsid w:val="002B4B38"/>
    <w:rsid w:val="002B64C5"/>
    <w:rsid w:val="002B652A"/>
    <w:rsid w:val="002B6642"/>
    <w:rsid w:val="002B7EAA"/>
    <w:rsid w:val="002C0790"/>
    <w:rsid w:val="002C3B04"/>
    <w:rsid w:val="002C5F41"/>
    <w:rsid w:val="002C6CDD"/>
    <w:rsid w:val="002D0516"/>
    <w:rsid w:val="002D0C29"/>
    <w:rsid w:val="002D22A6"/>
    <w:rsid w:val="002D234C"/>
    <w:rsid w:val="002D234F"/>
    <w:rsid w:val="002D290C"/>
    <w:rsid w:val="002D4423"/>
    <w:rsid w:val="002D5CA5"/>
    <w:rsid w:val="002E0D40"/>
    <w:rsid w:val="002E137D"/>
    <w:rsid w:val="002E1822"/>
    <w:rsid w:val="002E3617"/>
    <w:rsid w:val="002E499A"/>
    <w:rsid w:val="002F1105"/>
    <w:rsid w:val="002F321D"/>
    <w:rsid w:val="002F42BA"/>
    <w:rsid w:val="002F46EF"/>
    <w:rsid w:val="002F617F"/>
    <w:rsid w:val="002F7D19"/>
    <w:rsid w:val="0030024F"/>
    <w:rsid w:val="00300CD9"/>
    <w:rsid w:val="003029C7"/>
    <w:rsid w:val="00302DE4"/>
    <w:rsid w:val="00303067"/>
    <w:rsid w:val="0030361F"/>
    <w:rsid w:val="003036A9"/>
    <w:rsid w:val="00304510"/>
    <w:rsid w:val="00305CAE"/>
    <w:rsid w:val="00307E23"/>
    <w:rsid w:val="0031049B"/>
    <w:rsid w:val="003104D5"/>
    <w:rsid w:val="0031139D"/>
    <w:rsid w:val="00311E14"/>
    <w:rsid w:val="00312498"/>
    <w:rsid w:val="003142CF"/>
    <w:rsid w:val="003143DD"/>
    <w:rsid w:val="00320CF1"/>
    <w:rsid w:val="00320FFD"/>
    <w:rsid w:val="003233B9"/>
    <w:rsid w:val="00326DA9"/>
    <w:rsid w:val="00330D13"/>
    <w:rsid w:val="00332F84"/>
    <w:rsid w:val="003342D4"/>
    <w:rsid w:val="00335102"/>
    <w:rsid w:val="00335949"/>
    <w:rsid w:val="00341170"/>
    <w:rsid w:val="00341455"/>
    <w:rsid w:val="0034225E"/>
    <w:rsid w:val="0034280F"/>
    <w:rsid w:val="003464BB"/>
    <w:rsid w:val="00347300"/>
    <w:rsid w:val="003502C7"/>
    <w:rsid w:val="0035084D"/>
    <w:rsid w:val="003538CC"/>
    <w:rsid w:val="003545D5"/>
    <w:rsid w:val="00354C2A"/>
    <w:rsid w:val="00355091"/>
    <w:rsid w:val="003563D8"/>
    <w:rsid w:val="003566FD"/>
    <w:rsid w:val="00370B72"/>
    <w:rsid w:val="00370D96"/>
    <w:rsid w:val="0037291A"/>
    <w:rsid w:val="00376C64"/>
    <w:rsid w:val="00376F38"/>
    <w:rsid w:val="00377E9D"/>
    <w:rsid w:val="00380B4C"/>
    <w:rsid w:val="00381164"/>
    <w:rsid w:val="003844B9"/>
    <w:rsid w:val="003848CD"/>
    <w:rsid w:val="003857EA"/>
    <w:rsid w:val="0038597E"/>
    <w:rsid w:val="00386566"/>
    <w:rsid w:val="00386A3B"/>
    <w:rsid w:val="003911C8"/>
    <w:rsid w:val="00392396"/>
    <w:rsid w:val="00393A9C"/>
    <w:rsid w:val="00396F2F"/>
    <w:rsid w:val="003A02F0"/>
    <w:rsid w:val="003A281A"/>
    <w:rsid w:val="003A2F75"/>
    <w:rsid w:val="003A3834"/>
    <w:rsid w:val="003A437C"/>
    <w:rsid w:val="003A5342"/>
    <w:rsid w:val="003A57D6"/>
    <w:rsid w:val="003A7444"/>
    <w:rsid w:val="003A790F"/>
    <w:rsid w:val="003A7E4B"/>
    <w:rsid w:val="003B0D5D"/>
    <w:rsid w:val="003B13E3"/>
    <w:rsid w:val="003B2AA1"/>
    <w:rsid w:val="003B33F0"/>
    <w:rsid w:val="003B3889"/>
    <w:rsid w:val="003B46FC"/>
    <w:rsid w:val="003B4DA7"/>
    <w:rsid w:val="003B5853"/>
    <w:rsid w:val="003B5BEC"/>
    <w:rsid w:val="003C0DDB"/>
    <w:rsid w:val="003C1E53"/>
    <w:rsid w:val="003C2A80"/>
    <w:rsid w:val="003C2F9C"/>
    <w:rsid w:val="003C6377"/>
    <w:rsid w:val="003D0D5C"/>
    <w:rsid w:val="003D1645"/>
    <w:rsid w:val="003D16FF"/>
    <w:rsid w:val="003D2DFA"/>
    <w:rsid w:val="003D4041"/>
    <w:rsid w:val="003D46F2"/>
    <w:rsid w:val="003D5525"/>
    <w:rsid w:val="003D5703"/>
    <w:rsid w:val="003D6C2C"/>
    <w:rsid w:val="003E03D3"/>
    <w:rsid w:val="003E15F9"/>
    <w:rsid w:val="003E1C76"/>
    <w:rsid w:val="003E484C"/>
    <w:rsid w:val="003E498B"/>
    <w:rsid w:val="003E522A"/>
    <w:rsid w:val="003E6069"/>
    <w:rsid w:val="003E727F"/>
    <w:rsid w:val="003F0706"/>
    <w:rsid w:val="003F1DDF"/>
    <w:rsid w:val="003F2995"/>
    <w:rsid w:val="003F2B75"/>
    <w:rsid w:val="003F4B02"/>
    <w:rsid w:val="003F6CF1"/>
    <w:rsid w:val="003F6EFA"/>
    <w:rsid w:val="003F78E3"/>
    <w:rsid w:val="003F7A70"/>
    <w:rsid w:val="00400CFE"/>
    <w:rsid w:val="00400EC0"/>
    <w:rsid w:val="00400F9C"/>
    <w:rsid w:val="00401363"/>
    <w:rsid w:val="00402121"/>
    <w:rsid w:val="00402159"/>
    <w:rsid w:val="00406176"/>
    <w:rsid w:val="00412114"/>
    <w:rsid w:val="00413393"/>
    <w:rsid w:val="00413D8F"/>
    <w:rsid w:val="00414261"/>
    <w:rsid w:val="0041570C"/>
    <w:rsid w:val="004170FA"/>
    <w:rsid w:val="0041789F"/>
    <w:rsid w:val="00421B5C"/>
    <w:rsid w:val="00421C2E"/>
    <w:rsid w:val="004220C6"/>
    <w:rsid w:val="00423A5A"/>
    <w:rsid w:val="00423D16"/>
    <w:rsid w:val="00424BA5"/>
    <w:rsid w:val="00425E7D"/>
    <w:rsid w:val="004265B1"/>
    <w:rsid w:val="00430693"/>
    <w:rsid w:val="00430794"/>
    <w:rsid w:val="00432007"/>
    <w:rsid w:val="00432A66"/>
    <w:rsid w:val="00432D8A"/>
    <w:rsid w:val="004335DF"/>
    <w:rsid w:val="00434C77"/>
    <w:rsid w:val="004366C9"/>
    <w:rsid w:val="00440951"/>
    <w:rsid w:val="00441832"/>
    <w:rsid w:val="00442852"/>
    <w:rsid w:val="00443F4B"/>
    <w:rsid w:val="00444983"/>
    <w:rsid w:val="0044571F"/>
    <w:rsid w:val="004470A2"/>
    <w:rsid w:val="00447401"/>
    <w:rsid w:val="00447A79"/>
    <w:rsid w:val="00451331"/>
    <w:rsid w:val="00452C68"/>
    <w:rsid w:val="004532A9"/>
    <w:rsid w:val="00453791"/>
    <w:rsid w:val="00453B9B"/>
    <w:rsid w:val="00453FFA"/>
    <w:rsid w:val="00455A4B"/>
    <w:rsid w:val="0045626E"/>
    <w:rsid w:val="004567CD"/>
    <w:rsid w:val="00460FF2"/>
    <w:rsid w:val="00462B14"/>
    <w:rsid w:val="00464695"/>
    <w:rsid w:val="00464B60"/>
    <w:rsid w:val="00465A5F"/>
    <w:rsid w:val="00465B41"/>
    <w:rsid w:val="00466D72"/>
    <w:rsid w:val="00470A7C"/>
    <w:rsid w:val="00475911"/>
    <w:rsid w:val="004774A3"/>
    <w:rsid w:val="00482667"/>
    <w:rsid w:val="00483C69"/>
    <w:rsid w:val="004840E3"/>
    <w:rsid w:val="0048622B"/>
    <w:rsid w:val="00486557"/>
    <w:rsid w:val="0048700B"/>
    <w:rsid w:val="00490130"/>
    <w:rsid w:val="00490B37"/>
    <w:rsid w:val="004933A2"/>
    <w:rsid w:val="00493BC8"/>
    <w:rsid w:val="004951C2"/>
    <w:rsid w:val="00496ED2"/>
    <w:rsid w:val="004B1816"/>
    <w:rsid w:val="004B5137"/>
    <w:rsid w:val="004B67CD"/>
    <w:rsid w:val="004B6E35"/>
    <w:rsid w:val="004B7CD8"/>
    <w:rsid w:val="004C0B83"/>
    <w:rsid w:val="004C19E1"/>
    <w:rsid w:val="004C21D3"/>
    <w:rsid w:val="004C2252"/>
    <w:rsid w:val="004C2E3F"/>
    <w:rsid w:val="004C4DBC"/>
    <w:rsid w:val="004C6C06"/>
    <w:rsid w:val="004C7A48"/>
    <w:rsid w:val="004D7849"/>
    <w:rsid w:val="004E0281"/>
    <w:rsid w:val="004E17AD"/>
    <w:rsid w:val="004E1960"/>
    <w:rsid w:val="004E206D"/>
    <w:rsid w:val="004E2176"/>
    <w:rsid w:val="004E2415"/>
    <w:rsid w:val="004E47E8"/>
    <w:rsid w:val="004E58A1"/>
    <w:rsid w:val="004E67A2"/>
    <w:rsid w:val="004E6EC4"/>
    <w:rsid w:val="004E719B"/>
    <w:rsid w:val="004F3D06"/>
    <w:rsid w:val="004F45D3"/>
    <w:rsid w:val="004F481A"/>
    <w:rsid w:val="004F590D"/>
    <w:rsid w:val="004F5D64"/>
    <w:rsid w:val="004F7540"/>
    <w:rsid w:val="004F7D3C"/>
    <w:rsid w:val="00501627"/>
    <w:rsid w:val="0050181E"/>
    <w:rsid w:val="00501D76"/>
    <w:rsid w:val="005038C9"/>
    <w:rsid w:val="005051EF"/>
    <w:rsid w:val="005054A9"/>
    <w:rsid w:val="005069C8"/>
    <w:rsid w:val="00507925"/>
    <w:rsid w:val="005106E1"/>
    <w:rsid w:val="00510C26"/>
    <w:rsid w:val="0051192C"/>
    <w:rsid w:val="00512507"/>
    <w:rsid w:val="00512A8D"/>
    <w:rsid w:val="00513321"/>
    <w:rsid w:val="00513DFC"/>
    <w:rsid w:val="0051401E"/>
    <w:rsid w:val="00514D70"/>
    <w:rsid w:val="00515761"/>
    <w:rsid w:val="00516927"/>
    <w:rsid w:val="00517201"/>
    <w:rsid w:val="005203BD"/>
    <w:rsid w:val="0052330D"/>
    <w:rsid w:val="00524728"/>
    <w:rsid w:val="00524DF3"/>
    <w:rsid w:val="00525AF2"/>
    <w:rsid w:val="0052666B"/>
    <w:rsid w:val="00526B6F"/>
    <w:rsid w:val="00526C99"/>
    <w:rsid w:val="005301F3"/>
    <w:rsid w:val="00530A59"/>
    <w:rsid w:val="005321E5"/>
    <w:rsid w:val="00533D23"/>
    <w:rsid w:val="00533F7F"/>
    <w:rsid w:val="00534E7A"/>
    <w:rsid w:val="00535125"/>
    <w:rsid w:val="0053522C"/>
    <w:rsid w:val="00536B57"/>
    <w:rsid w:val="005377B5"/>
    <w:rsid w:val="00540678"/>
    <w:rsid w:val="00542D61"/>
    <w:rsid w:val="00543C45"/>
    <w:rsid w:val="0054561E"/>
    <w:rsid w:val="00545725"/>
    <w:rsid w:val="00546FA0"/>
    <w:rsid w:val="005506C7"/>
    <w:rsid w:val="005521A4"/>
    <w:rsid w:val="00552D2D"/>
    <w:rsid w:val="005531DA"/>
    <w:rsid w:val="00553361"/>
    <w:rsid w:val="005533F7"/>
    <w:rsid w:val="0055626A"/>
    <w:rsid w:val="005573F4"/>
    <w:rsid w:val="00564428"/>
    <w:rsid w:val="0056487F"/>
    <w:rsid w:val="00566769"/>
    <w:rsid w:val="005678AF"/>
    <w:rsid w:val="00567BF9"/>
    <w:rsid w:val="00567CAE"/>
    <w:rsid w:val="00567FC3"/>
    <w:rsid w:val="00571113"/>
    <w:rsid w:val="00571A1A"/>
    <w:rsid w:val="005722F4"/>
    <w:rsid w:val="00572404"/>
    <w:rsid w:val="005740B2"/>
    <w:rsid w:val="00574A8A"/>
    <w:rsid w:val="00577655"/>
    <w:rsid w:val="00580416"/>
    <w:rsid w:val="00580CBB"/>
    <w:rsid w:val="00581B98"/>
    <w:rsid w:val="00582218"/>
    <w:rsid w:val="00582DE5"/>
    <w:rsid w:val="00584773"/>
    <w:rsid w:val="00586CA1"/>
    <w:rsid w:val="00590127"/>
    <w:rsid w:val="0059085A"/>
    <w:rsid w:val="00590F35"/>
    <w:rsid w:val="00592BA0"/>
    <w:rsid w:val="00592F64"/>
    <w:rsid w:val="005938CA"/>
    <w:rsid w:val="00593D1E"/>
    <w:rsid w:val="00593FBF"/>
    <w:rsid w:val="0059513C"/>
    <w:rsid w:val="00596B51"/>
    <w:rsid w:val="005979B8"/>
    <w:rsid w:val="00597AA5"/>
    <w:rsid w:val="005A1219"/>
    <w:rsid w:val="005A172E"/>
    <w:rsid w:val="005A1ED0"/>
    <w:rsid w:val="005A2244"/>
    <w:rsid w:val="005A301F"/>
    <w:rsid w:val="005A3DF2"/>
    <w:rsid w:val="005A4735"/>
    <w:rsid w:val="005A4CD5"/>
    <w:rsid w:val="005A5402"/>
    <w:rsid w:val="005B20DD"/>
    <w:rsid w:val="005B2AB9"/>
    <w:rsid w:val="005B2BF5"/>
    <w:rsid w:val="005B3793"/>
    <w:rsid w:val="005B4ACF"/>
    <w:rsid w:val="005B5306"/>
    <w:rsid w:val="005B7DDE"/>
    <w:rsid w:val="005C05AE"/>
    <w:rsid w:val="005C0CC5"/>
    <w:rsid w:val="005C4900"/>
    <w:rsid w:val="005C5726"/>
    <w:rsid w:val="005C5ABD"/>
    <w:rsid w:val="005C5FBF"/>
    <w:rsid w:val="005C6A51"/>
    <w:rsid w:val="005D0BAD"/>
    <w:rsid w:val="005D0ED0"/>
    <w:rsid w:val="005D1D56"/>
    <w:rsid w:val="005D276C"/>
    <w:rsid w:val="005D2C8C"/>
    <w:rsid w:val="005D7250"/>
    <w:rsid w:val="005D7911"/>
    <w:rsid w:val="005E000E"/>
    <w:rsid w:val="005E0159"/>
    <w:rsid w:val="005E1F65"/>
    <w:rsid w:val="005E2A6C"/>
    <w:rsid w:val="005E2CC7"/>
    <w:rsid w:val="005E2CF5"/>
    <w:rsid w:val="005E4B55"/>
    <w:rsid w:val="005E7518"/>
    <w:rsid w:val="005F6F92"/>
    <w:rsid w:val="005F7604"/>
    <w:rsid w:val="005F7CF1"/>
    <w:rsid w:val="006006D7"/>
    <w:rsid w:val="00601D3B"/>
    <w:rsid w:val="0060374F"/>
    <w:rsid w:val="006052FF"/>
    <w:rsid w:val="00606658"/>
    <w:rsid w:val="006100A9"/>
    <w:rsid w:val="006116CE"/>
    <w:rsid w:val="0061256F"/>
    <w:rsid w:val="00612E39"/>
    <w:rsid w:val="00612E46"/>
    <w:rsid w:val="0061380A"/>
    <w:rsid w:val="0061386A"/>
    <w:rsid w:val="006170A9"/>
    <w:rsid w:val="00617F4A"/>
    <w:rsid w:val="0062072F"/>
    <w:rsid w:val="00623229"/>
    <w:rsid w:val="00624D70"/>
    <w:rsid w:val="00631686"/>
    <w:rsid w:val="0063330E"/>
    <w:rsid w:val="00634DCF"/>
    <w:rsid w:val="006402E8"/>
    <w:rsid w:val="00644181"/>
    <w:rsid w:val="0064546B"/>
    <w:rsid w:val="006470DD"/>
    <w:rsid w:val="006502DA"/>
    <w:rsid w:val="00650652"/>
    <w:rsid w:val="00650673"/>
    <w:rsid w:val="006540C9"/>
    <w:rsid w:val="00654B0F"/>
    <w:rsid w:val="0065792E"/>
    <w:rsid w:val="006604A5"/>
    <w:rsid w:val="006606F1"/>
    <w:rsid w:val="0066171B"/>
    <w:rsid w:val="00663009"/>
    <w:rsid w:val="00664584"/>
    <w:rsid w:val="0066555C"/>
    <w:rsid w:val="00666409"/>
    <w:rsid w:val="00667C8E"/>
    <w:rsid w:val="0067127D"/>
    <w:rsid w:val="0067173F"/>
    <w:rsid w:val="00673C1C"/>
    <w:rsid w:val="00675B13"/>
    <w:rsid w:val="006763B5"/>
    <w:rsid w:val="00676DD1"/>
    <w:rsid w:val="00680069"/>
    <w:rsid w:val="006837F7"/>
    <w:rsid w:val="00683A64"/>
    <w:rsid w:val="00684F3A"/>
    <w:rsid w:val="006861DE"/>
    <w:rsid w:val="0068641C"/>
    <w:rsid w:val="00686B47"/>
    <w:rsid w:val="006935EA"/>
    <w:rsid w:val="006936FF"/>
    <w:rsid w:val="006942A6"/>
    <w:rsid w:val="00695941"/>
    <w:rsid w:val="0069622F"/>
    <w:rsid w:val="00696D52"/>
    <w:rsid w:val="00696F15"/>
    <w:rsid w:val="00697B0A"/>
    <w:rsid w:val="006A0742"/>
    <w:rsid w:val="006A1FFB"/>
    <w:rsid w:val="006A2711"/>
    <w:rsid w:val="006A2975"/>
    <w:rsid w:val="006A3B5A"/>
    <w:rsid w:val="006A42D1"/>
    <w:rsid w:val="006A7B0F"/>
    <w:rsid w:val="006B13AC"/>
    <w:rsid w:val="006B2FEF"/>
    <w:rsid w:val="006B31C1"/>
    <w:rsid w:val="006B3B67"/>
    <w:rsid w:val="006B5C8A"/>
    <w:rsid w:val="006C03F9"/>
    <w:rsid w:val="006C574D"/>
    <w:rsid w:val="006C6EBB"/>
    <w:rsid w:val="006D1AF1"/>
    <w:rsid w:val="006D205A"/>
    <w:rsid w:val="006D2C9A"/>
    <w:rsid w:val="006D30D0"/>
    <w:rsid w:val="006D4213"/>
    <w:rsid w:val="006D5869"/>
    <w:rsid w:val="006E2AD4"/>
    <w:rsid w:val="006E2AFC"/>
    <w:rsid w:val="006E2B63"/>
    <w:rsid w:val="006E367D"/>
    <w:rsid w:val="006E57FF"/>
    <w:rsid w:val="006E663F"/>
    <w:rsid w:val="006E6C03"/>
    <w:rsid w:val="006F1F2B"/>
    <w:rsid w:val="006F3BA7"/>
    <w:rsid w:val="006F4192"/>
    <w:rsid w:val="0070057A"/>
    <w:rsid w:val="00700783"/>
    <w:rsid w:val="0070186E"/>
    <w:rsid w:val="00702101"/>
    <w:rsid w:val="00707C7A"/>
    <w:rsid w:val="007106EF"/>
    <w:rsid w:val="0071303C"/>
    <w:rsid w:val="0071363D"/>
    <w:rsid w:val="0071388D"/>
    <w:rsid w:val="0071637B"/>
    <w:rsid w:val="0072388A"/>
    <w:rsid w:val="0072558B"/>
    <w:rsid w:val="00726C6B"/>
    <w:rsid w:val="007273E8"/>
    <w:rsid w:val="00727D30"/>
    <w:rsid w:val="00731177"/>
    <w:rsid w:val="00732E0D"/>
    <w:rsid w:val="0073658F"/>
    <w:rsid w:val="007372E8"/>
    <w:rsid w:val="00737D62"/>
    <w:rsid w:val="007402F0"/>
    <w:rsid w:val="00740950"/>
    <w:rsid w:val="007416D5"/>
    <w:rsid w:val="0074228C"/>
    <w:rsid w:val="00742A04"/>
    <w:rsid w:val="00743766"/>
    <w:rsid w:val="00743D78"/>
    <w:rsid w:val="00744977"/>
    <w:rsid w:val="00744BC0"/>
    <w:rsid w:val="00745FEB"/>
    <w:rsid w:val="0074612D"/>
    <w:rsid w:val="0075114A"/>
    <w:rsid w:val="00751582"/>
    <w:rsid w:val="00751934"/>
    <w:rsid w:val="00753531"/>
    <w:rsid w:val="00753587"/>
    <w:rsid w:val="007537CD"/>
    <w:rsid w:val="00756255"/>
    <w:rsid w:val="00762B4D"/>
    <w:rsid w:val="00763B1D"/>
    <w:rsid w:val="0076676D"/>
    <w:rsid w:val="00771CF1"/>
    <w:rsid w:val="007723A7"/>
    <w:rsid w:val="0077305E"/>
    <w:rsid w:val="0077455B"/>
    <w:rsid w:val="00775130"/>
    <w:rsid w:val="00780048"/>
    <w:rsid w:val="00780308"/>
    <w:rsid w:val="00780E2B"/>
    <w:rsid w:val="00780F10"/>
    <w:rsid w:val="00781215"/>
    <w:rsid w:val="007842BC"/>
    <w:rsid w:val="00784EB6"/>
    <w:rsid w:val="00786BF5"/>
    <w:rsid w:val="00790E99"/>
    <w:rsid w:val="00792830"/>
    <w:rsid w:val="00794712"/>
    <w:rsid w:val="007948F8"/>
    <w:rsid w:val="00795141"/>
    <w:rsid w:val="00796C46"/>
    <w:rsid w:val="00796E8A"/>
    <w:rsid w:val="0079727E"/>
    <w:rsid w:val="007973CF"/>
    <w:rsid w:val="007A0C8D"/>
    <w:rsid w:val="007A1C36"/>
    <w:rsid w:val="007A1EC4"/>
    <w:rsid w:val="007A24AF"/>
    <w:rsid w:val="007A2EC1"/>
    <w:rsid w:val="007A33B7"/>
    <w:rsid w:val="007A7BD8"/>
    <w:rsid w:val="007A7D70"/>
    <w:rsid w:val="007B3A7B"/>
    <w:rsid w:val="007B3F7C"/>
    <w:rsid w:val="007B50A0"/>
    <w:rsid w:val="007B6066"/>
    <w:rsid w:val="007C0816"/>
    <w:rsid w:val="007C08A9"/>
    <w:rsid w:val="007C0F6E"/>
    <w:rsid w:val="007C2165"/>
    <w:rsid w:val="007C6619"/>
    <w:rsid w:val="007D1124"/>
    <w:rsid w:val="007D202A"/>
    <w:rsid w:val="007D2FCD"/>
    <w:rsid w:val="007D3DF9"/>
    <w:rsid w:val="007E043B"/>
    <w:rsid w:val="007E18AE"/>
    <w:rsid w:val="007E32E4"/>
    <w:rsid w:val="007E35DB"/>
    <w:rsid w:val="007E4C75"/>
    <w:rsid w:val="007E622F"/>
    <w:rsid w:val="007F0C90"/>
    <w:rsid w:val="007F1D4D"/>
    <w:rsid w:val="007F33B9"/>
    <w:rsid w:val="007F4B92"/>
    <w:rsid w:val="007F5865"/>
    <w:rsid w:val="007F7F5F"/>
    <w:rsid w:val="00801078"/>
    <w:rsid w:val="00801989"/>
    <w:rsid w:val="008024A4"/>
    <w:rsid w:val="008045CF"/>
    <w:rsid w:val="008056D0"/>
    <w:rsid w:val="00807299"/>
    <w:rsid w:val="00807849"/>
    <w:rsid w:val="008078D4"/>
    <w:rsid w:val="00810710"/>
    <w:rsid w:val="0081226B"/>
    <w:rsid w:val="00812A8E"/>
    <w:rsid w:val="00813E41"/>
    <w:rsid w:val="00814DAF"/>
    <w:rsid w:val="00815562"/>
    <w:rsid w:val="00815A44"/>
    <w:rsid w:val="00817A36"/>
    <w:rsid w:val="00817C3D"/>
    <w:rsid w:val="0082122E"/>
    <w:rsid w:val="008221AC"/>
    <w:rsid w:val="008227A0"/>
    <w:rsid w:val="00824AD0"/>
    <w:rsid w:val="00825A54"/>
    <w:rsid w:val="008261FE"/>
    <w:rsid w:val="00826383"/>
    <w:rsid w:val="00831779"/>
    <w:rsid w:val="00832074"/>
    <w:rsid w:val="0083363F"/>
    <w:rsid w:val="00833655"/>
    <w:rsid w:val="00833682"/>
    <w:rsid w:val="00837D62"/>
    <w:rsid w:val="00840D8C"/>
    <w:rsid w:val="00842A23"/>
    <w:rsid w:val="008434F6"/>
    <w:rsid w:val="0084390A"/>
    <w:rsid w:val="00843EAF"/>
    <w:rsid w:val="00845819"/>
    <w:rsid w:val="00846A48"/>
    <w:rsid w:val="0084790D"/>
    <w:rsid w:val="00852420"/>
    <w:rsid w:val="00854AD6"/>
    <w:rsid w:val="00856809"/>
    <w:rsid w:val="00857076"/>
    <w:rsid w:val="00863888"/>
    <w:rsid w:val="008650E5"/>
    <w:rsid w:val="00870102"/>
    <w:rsid w:val="00871C8D"/>
    <w:rsid w:val="00875121"/>
    <w:rsid w:val="00875349"/>
    <w:rsid w:val="00875CA1"/>
    <w:rsid w:val="00875EFA"/>
    <w:rsid w:val="008761D1"/>
    <w:rsid w:val="008769F1"/>
    <w:rsid w:val="00877403"/>
    <w:rsid w:val="00877A20"/>
    <w:rsid w:val="00880149"/>
    <w:rsid w:val="00881341"/>
    <w:rsid w:val="00881A01"/>
    <w:rsid w:val="00881C04"/>
    <w:rsid w:val="00881CC8"/>
    <w:rsid w:val="00882DE5"/>
    <w:rsid w:val="0088453E"/>
    <w:rsid w:val="0088569B"/>
    <w:rsid w:val="00885A92"/>
    <w:rsid w:val="00886443"/>
    <w:rsid w:val="0088676B"/>
    <w:rsid w:val="00886907"/>
    <w:rsid w:val="00886D5C"/>
    <w:rsid w:val="008873FB"/>
    <w:rsid w:val="0088761D"/>
    <w:rsid w:val="00890D20"/>
    <w:rsid w:val="0089189F"/>
    <w:rsid w:val="00891BCD"/>
    <w:rsid w:val="00892042"/>
    <w:rsid w:val="00892613"/>
    <w:rsid w:val="00892E79"/>
    <w:rsid w:val="008964DA"/>
    <w:rsid w:val="008973F2"/>
    <w:rsid w:val="00897FAF"/>
    <w:rsid w:val="008A5850"/>
    <w:rsid w:val="008A75DD"/>
    <w:rsid w:val="008A7969"/>
    <w:rsid w:val="008B1954"/>
    <w:rsid w:val="008B2DC7"/>
    <w:rsid w:val="008B2E14"/>
    <w:rsid w:val="008B3EF4"/>
    <w:rsid w:val="008B5535"/>
    <w:rsid w:val="008B796F"/>
    <w:rsid w:val="008B7CD9"/>
    <w:rsid w:val="008C0F34"/>
    <w:rsid w:val="008C185F"/>
    <w:rsid w:val="008C36BE"/>
    <w:rsid w:val="008C3F14"/>
    <w:rsid w:val="008C77E7"/>
    <w:rsid w:val="008C7DC3"/>
    <w:rsid w:val="008D0A47"/>
    <w:rsid w:val="008D0CFF"/>
    <w:rsid w:val="008D231F"/>
    <w:rsid w:val="008D2DE8"/>
    <w:rsid w:val="008D2F20"/>
    <w:rsid w:val="008D371D"/>
    <w:rsid w:val="008D69BA"/>
    <w:rsid w:val="008D797A"/>
    <w:rsid w:val="008E1610"/>
    <w:rsid w:val="008E30C5"/>
    <w:rsid w:val="008E3795"/>
    <w:rsid w:val="008E3C02"/>
    <w:rsid w:val="008E4925"/>
    <w:rsid w:val="008E4ECF"/>
    <w:rsid w:val="008E52E8"/>
    <w:rsid w:val="008E63E9"/>
    <w:rsid w:val="008F029D"/>
    <w:rsid w:val="008F0968"/>
    <w:rsid w:val="008F16DA"/>
    <w:rsid w:val="008F3DEF"/>
    <w:rsid w:val="008F4461"/>
    <w:rsid w:val="008F4513"/>
    <w:rsid w:val="008F5344"/>
    <w:rsid w:val="008F752B"/>
    <w:rsid w:val="00900E40"/>
    <w:rsid w:val="00901695"/>
    <w:rsid w:val="00901849"/>
    <w:rsid w:val="009019EE"/>
    <w:rsid w:val="009023BF"/>
    <w:rsid w:val="009065C6"/>
    <w:rsid w:val="0090682F"/>
    <w:rsid w:val="0090694B"/>
    <w:rsid w:val="00907D72"/>
    <w:rsid w:val="0091144C"/>
    <w:rsid w:val="00912778"/>
    <w:rsid w:val="00912C31"/>
    <w:rsid w:val="00913ED6"/>
    <w:rsid w:val="009143E2"/>
    <w:rsid w:val="009165E9"/>
    <w:rsid w:val="00920C9F"/>
    <w:rsid w:val="00921243"/>
    <w:rsid w:val="0092165F"/>
    <w:rsid w:val="00921753"/>
    <w:rsid w:val="00924688"/>
    <w:rsid w:val="00924B83"/>
    <w:rsid w:val="00924FBC"/>
    <w:rsid w:val="00925CD5"/>
    <w:rsid w:val="0092613B"/>
    <w:rsid w:val="00926355"/>
    <w:rsid w:val="009274A3"/>
    <w:rsid w:val="00927A8C"/>
    <w:rsid w:val="009315B0"/>
    <w:rsid w:val="0093380B"/>
    <w:rsid w:val="00935A14"/>
    <w:rsid w:val="00935B5A"/>
    <w:rsid w:val="009413E6"/>
    <w:rsid w:val="00943F6F"/>
    <w:rsid w:val="00945753"/>
    <w:rsid w:val="009464A4"/>
    <w:rsid w:val="00946645"/>
    <w:rsid w:val="00946B25"/>
    <w:rsid w:val="009474F8"/>
    <w:rsid w:val="00947EBF"/>
    <w:rsid w:val="009503D1"/>
    <w:rsid w:val="00951B02"/>
    <w:rsid w:val="00951FAF"/>
    <w:rsid w:val="009532C1"/>
    <w:rsid w:val="00954606"/>
    <w:rsid w:val="0095475A"/>
    <w:rsid w:val="00955107"/>
    <w:rsid w:val="009576B4"/>
    <w:rsid w:val="00960ABC"/>
    <w:rsid w:val="00962DC9"/>
    <w:rsid w:val="00962DE9"/>
    <w:rsid w:val="00964A17"/>
    <w:rsid w:val="0096749F"/>
    <w:rsid w:val="00967923"/>
    <w:rsid w:val="00967A69"/>
    <w:rsid w:val="00970C9E"/>
    <w:rsid w:val="0097217C"/>
    <w:rsid w:val="009727EF"/>
    <w:rsid w:val="0097564F"/>
    <w:rsid w:val="0097641B"/>
    <w:rsid w:val="00977570"/>
    <w:rsid w:val="00980C0E"/>
    <w:rsid w:val="00984002"/>
    <w:rsid w:val="00990AAB"/>
    <w:rsid w:val="00992261"/>
    <w:rsid w:val="009926B6"/>
    <w:rsid w:val="0099277B"/>
    <w:rsid w:val="009950FD"/>
    <w:rsid w:val="00996860"/>
    <w:rsid w:val="00997C87"/>
    <w:rsid w:val="00997D5C"/>
    <w:rsid w:val="009A0B4C"/>
    <w:rsid w:val="009A1EC4"/>
    <w:rsid w:val="009A1EF9"/>
    <w:rsid w:val="009A2A13"/>
    <w:rsid w:val="009A397D"/>
    <w:rsid w:val="009A4FB6"/>
    <w:rsid w:val="009A5E39"/>
    <w:rsid w:val="009A6640"/>
    <w:rsid w:val="009A7344"/>
    <w:rsid w:val="009B21D0"/>
    <w:rsid w:val="009B3987"/>
    <w:rsid w:val="009B3DCB"/>
    <w:rsid w:val="009B3E61"/>
    <w:rsid w:val="009B5C56"/>
    <w:rsid w:val="009C1169"/>
    <w:rsid w:val="009C16BC"/>
    <w:rsid w:val="009C1C75"/>
    <w:rsid w:val="009C37AD"/>
    <w:rsid w:val="009C4ABE"/>
    <w:rsid w:val="009C52E5"/>
    <w:rsid w:val="009C54DF"/>
    <w:rsid w:val="009D0105"/>
    <w:rsid w:val="009D0491"/>
    <w:rsid w:val="009D0EA5"/>
    <w:rsid w:val="009D1148"/>
    <w:rsid w:val="009D201E"/>
    <w:rsid w:val="009D209D"/>
    <w:rsid w:val="009D23A7"/>
    <w:rsid w:val="009D3CA1"/>
    <w:rsid w:val="009D4345"/>
    <w:rsid w:val="009D605C"/>
    <w:rsid w:val="009D7991"/>
    <w:rsid w:val="009E2060"/>
    <w:rsid w:val="009E2ABA"/>
    <w:rsid w:val="009E2D1A"/>
    <w:rsid w:val="009E61C6"/>
    <w:rsid w:val="009E6C81"/>
    <w:rsid w:val="009F0656"/>
    <w:rsid w:val="009F083E"/>
    <w:rsid w:val="009F0F2B"/>
    <w:rsid w:val="009F18FD"/>
    <w:rsid w:val="009F1BC4"/>
    <w:rsid w:val="009F35AA"/>
    <w:rsid w:val="009F43F2"/>
    <w:rsid w:val="009F458D"/>
    <w:rsid w:val="009F60D6"/>
    <w:rsid w:val="009F671D"/>
    <w:rsid w:val="00A025AC"/>
    <w:rsid w:val="00A029DC"/>
    <w:rsid w:val="00A03DB6"/>
    <w:rsid w:val="00A04FC6"/>
    <w:rsid w:val="00A05260"/>
    <w:rsid w:val="00A05F5D"/>
    <w:rsid w:val="00A127C3"/>
    <w:rsid w:val="00A1498C"/>
    <w:rsid w:val="00A14E93"/>
    <w:rsid w:val="00A213E1"/>
    <w:rsid w:val="00A21494"/>
    <w:rsid w:val="00A21B9F"/>
    <w:rsid w:val="00A23FEF"/>
    <w:rsid w:val="00A24C59"/>
    <w:rsid w:val="00A2714E"/>
    <w:rsid w:val="00A27D11"/>
    <w:rsid w:val="00A318FE"/>
    <w:rsid w:val="00A31C55"/>
    <w:rsid w:val="00A31F5B"/>
    <w:rsid w:val="00A32BF2"/>
    <w:rsid w:val="00A33720"/>
    <w:rsid w:val="00A33EE2"/>
    <w:rsid w:val="00A358D0"/>
    <w:rsid w:val="00A35945"/>
    <w:rsid w:val="00A35D4C"/>
    <w:rsid w:val="00A3644A"/>
    <w:rsid w:val="00A371D2"/>
    <w:rsid w:val="00A37F51"/>
    <w:rsid w:val="00A413F4"/>
    <w:rsid w:val="00A41C3B"/>
    <w:rsid w:val="00A420BB"/>
    <w:rsid w:val="00A42602"/>
    <w:rsid w:val="00A42B8F"/>
    <w:rsid w:val="00A430DC"/>
    <w:rsid w:val="00A45866"/>
    <w:rsid w:val="00A45EAE"/>
    <w:rsid w:val="00A521FA"/>
    <w:rsid w:val="00A52470"/>
    <w:rsid w:val="00A527DB"/>
    <w:rsid w:val="00A53266"/>
    <w:rsid w:val="00A53DB7"/>
    <w:rsid w:val="00A564F1"/>
    <w:rsid w:val="00A571C9"/>
    <w:rsid w:val="00A57D82"/>
    <w:rsid w:val="00A607FB"/>
    <w:rsid w:val="00A61CF3"/>
    <w:rsid w:val="00A6215D"/>
    <w:rsid w:val="00A62F8D"/>
    <w:rsid w:val="00A63E51"/>
    <w:rsid w:val="00A648B2"/>
    <w:rsid w:val="00A65936"/>
    <w:rsid w:val="00A65F42"/>
    <w:rsid w:val="00A67792"/>
    <w:rsid w:val="00A707F8"/>
    <w:rsid w:val="00A72DE9"/>
    <w:rsid w:val="00A7326D"/>
    <w:rsid w:val="00A73C25"/>
    <w:rsid w:val="00A74966"/>
    <w:rsid w:val="00A755F2"/>
    <w:rsid w:val="00A77521"/>
    <w:rsid w:val="00A817B5"/>
    <w:rsid w:val="00A8231F"/>
    <w:rsid w:val="00A8249A"/>
    <w:rsid w:val="00A82954"/>
    <w:rsid w:val="00A87A1D"/>
    <w:rsid w:val="00A90210"/>
    <w:rsid w:val="00A94C82"/>
    <w:rsid w:val="00A954EC"/>
    <w:rsid w:val="00A96BC6"/>
    <w:rsid w:val="00A96F8C"/>
    <w:rsid w:val="00A97767"/>
    <w:rsid w:val="00AA0403"/>
    <w:rsid w:val="00AA0E3E"/>
    <w:rsid w:val="00AA2436"/>
    <w:rsid w:val="00AA2BC6"/>
    <w:rsid w:val="00AA3B98"/>
    <w:rsid w:val="00AA3FBA"/>
    <w:rsid w:val="00AA43B8"/>
    <w:rsid w:val="00AA4D0B"/>
    <w:rsid w:val="00AA4F35"/>
    <w:rsid w:val="00AB16E4"/>
    <w:rsid w:val="00AB1D72"/>
    <w:rsid w:val="00AB21CF"/>
    <w:rsid w:val="00AB3EE8"/>
    <w:rsid w:val="00AB404E"/>
    <w:rsid w:val="00AB4D81"/>
    <w:rsid w:val="00AB4ED2"/>
    <w:rsid w:val="00AB6334"/>
    <w:rsid w:val="00AB6411"/>
    <w:rsid w:val="00AC027F"/>
    <w:rsid w:val="00AC031D"/>
    <w:rsid w:val="00AC038D"/>
    <w:rsid w:val="00AC2890"/>
    <w:rsid w:val="00AC2B4A"/>
    <w:rsid w:val="00AC60CB"/>
    <w:rsid w:val="00AC6A0A"/>
    <w:rsid w:val="00AC6D75"/>
    <w:rsid w:val="00AD1426"/>
    <w:rsid w:val="00AD15D4"/>
    <w:rsid w:val="00AD219F"/>
    <w:rsid w:val="00AD404A"/>
    <w:rsid w:val="00AD6E04"/>
    <w:rsid w:val="00AE2E54"/>
    <w:rsid w:val="00AE480D"/>
    <w:rsid w:val="00AF048D"/>
    <w:rsid w:val="00AF0788"/>
    <w:rsid w:val="00AF0F21"/>
    <w:rsid w:val="00AF1106"/>
    <w:rsid w:val="00AF1D0A"/>
    <w:rsid w:val="00AF2FA0"/>
    <w:rsid w:val="00AF7178"/>
    <w:rsid w:val="00AF7237"/>
    <w:rsid w:val="00AF74B8"/>
    <w:rsid w:val="00B013EA"/>
    <w:rsid w:val="00B0264A"/>
    <w:rsid w:val="00B03CFA"/>
    <w:rsid w:val="00B0438E"/>
    <w:rsid w:val="00B05110"/>
    <w:rsid w:val="00B053E3"/>
    <w:rsid w:val="00B05658"/>
    <w:rsid w:val="00B065FF"/>
    <w:rsid w:val="00B066C8"/>
    <w:rsid w:val="00B07682"/>
    <w:rsid w:val="00B07B60"/>
    <w:rsid w:val="00B12E9F"/>
    <w:rsid w:val="00B131CC"/>
    <w:rsid w:val="00B1339A"/>
    <w:rsid w:val="00B14C12"/>
    <w:rsid w:val="00B15D93"/>
    <w:rsid w:val="00B16E64"/>
    <w:rsid w:val="00B2116C"/>
    <w:rsid w:val="00B2211A"/>
    <w:rsid w:val="00B259BC"/>
    <w:rsid w:val="00B273EA"/>
    <w:rsid w:val="00B30F46"/>
    <w:rsid w:val="00B3232B"/>
    <w:rsid w:val="00B34219"/>
    <w:rsid w:val="00B35007"/>
    <w:rsid w:val="00B4373B"/>
    <w:rsid w:val="00B4376A"/>
    <w:rsid w:val="00B438E7"/>
    <w:rsid w:val="00B45E87"/>
    <w:rsid w:val="00B47FAE"/>
    <w:rsid w:val="00B51500"/>
    <w:rsid w:val="00B5226F"/>
    <w:rsid w:val="00B524A8"/>
    <w:rsid w:val="00B5274D"/>
    <w:rsid w:val="00B548F3"/>
    <w:rsid w:val="00B55078"/>
    <w:rsid w:val="00B553BD"/>
    <w:rsid w:val="00B57D7B"/>
    <w:rsid w:val="00B57E7C"/>
    <w:rsid w:val="00B6038C"/>
    <w:rsid w:val="00B61512"/>
    <w:rsid w:val="00B618C1"/>
    <w:rsid w:val="00B6210A"/>
    <w:rsid w:val="00B633FB"/>
    <w:rsid w:val="00B64168"/>
    <w:rsid w:val="00B67C36"/>
    <w:rsid w:val="00B67E6C"/>
    <w:rsid w:val="00B70158"/>
    <w:rsid w:val="00B73985"/>
    <w:rsid w:val="00B75689"/>
    <w:rsid w:val="00B768D9"/>
    <w:rsid w:val="00B7695C"/>
    <w:rsid w:val="00B824C2"/>
    <w:rsid w:val="00B82EE9"/>
    <w:rsid w:val="00B8385C"/>
    <w:rsid w:val="00B84A8C"/>
    <w:rsid w:val="00B84AD3"/>
    <w:rsid w:val="00B85703"/>
    <w:rsid w:val="00B86CA0"/>
    <w:rsid w:val="00B9081D"/>
    <w:rsid w:val="00B92B44"/>
    <w:rsid w:val="00B92C40"/>
    <w:rsid w:val="00B9446D"/>
    <w:rsid w:val="00B94F25"/>
    <w:rsid w:val="00B959F6"/>
    <w:rsid w:val="00BA2617"/>
    <w:rsid w:val="00BA2E2D"/>
    <w:rsid w:val="00BA354C"/>
    <w:rsid w:val="00BA3BE7"/>
    <w:rsid w:val="00BA5552"/>
    <w:rsid w:val="00BA5FD4"/>
    <w:rsid w:val="00BA6C8C"/>
    <w:rsid w:val="00BA7198"/>
    <w:rsid w:val="00BB2EC9"/>
    <w:rsid w:val="00BB3660"/>
    <w:rsid w:val="00BB3855"/>
    <w:rsid w:val="00BB5DEB"/>
    <w:rsid w:val="00BB63EB"/>
    <w:rsid w:val="00BB743E"/>
    <w:rsid w:val="00BB7782"/>
    <w:rsid w:val="00BC0105"/>
    <w:rsid w:val="00BC1351"/>
    <w:rsid w:val="00BC2E28"/>
    <w:rsid w:val="00BC557B"/>
    <w:rsid w:val="00BD523F"/>
    <w:rsid w:val="00BD6A07"/>
    <w:rsid w:val="00BD6B0F"/>
    <w:rsid w:val="00BD6EF1"/>
    <w:rsid w:val="00BD71F1"/>
    <w:rsid w:val="00BD7914"/>
    <w:rsid w:val="00BD7EE8"/>
    <w:rsid w:val="00BE008C"/>
    <w:rsid w:val="00BE0C98"/>
    <w:rsid w:val="00BE148A"/>
    <w:rsid w:val="00BE410F"/>
    <w:rsid w:val="00BE57DE"/>
    <w:rsid w:val="00BE77CF"/>
    <w:rsid w:val="00BF086D"/>
    <w:rsid w:val="00BF29EE"/>
    <w:rsid w:val="00BF4902"/>
    <w:rsid w:val="00BF55AD"/>
    <w:rsid w:val="00BF6DCF"/>
    <w:rsid w:val="00C0177D"/>
    <w:rsid w:val="00C01F11"/>
    <w:rsid w:val="00C0231C"/>
    <w:rsid w:val="00C023D4"/>
    <w:rsid w:val="00C034E5"/>
    <w:rsid w:val="00C03807"/>
    <w:rsid w:val="00C03B66"/>
    <w:rsid w:val="00C046CA"/>
    <w:rsid w:val="00C049AA"/>
    <w:rsid w:val="00C0503A"/>
    <w:rsid w:val="00C06628"/>
    <w:rsid w:val="00C07063"/>
    <w:rsid w:val="00C07B41"/>
    <w:rsid w:val="00C101D3"/>
    <w:rsid w:val="00C11F6F"/>
    <w:rsid w:val="00C14505"/>
    <w:rsid w:val="00C1514F"/>
    <w:rsid w:val="00C15D63"/>
    <w:rsid w:val="00C15ECC"/>
    <w:rsid w:val="00C17B0B"/>
    <w:rsid w:val="00C20C61"/>
    <w:rsid w:val="00C20EB3"/>
    <w:rsid w:val="00C22125"/>
    <w:rsid w:val="00C23B4A"/>
    <w:rsid w:val="00C240BC"/>
    <w:rsid w:val="00C253D7"/>
    <w:rsid w:val="00C25AAD"/>
    <w:rsid w:val="00C27186"/>
    <w:rsid w:val="00C30F18"/>
    <w:rsid w:val="00C31E4E"/>
    <w:rsid w:val="00C33E22"/>
    <w:rsid w:val="00C34721"/>
    <w:rsid w:val="00C36656"/>
    <w:rsid w:val="00C36A3E"/>
    <w:rsid w:val="00C377BF"/>
    <w:rsid w:val="00C41316"/>
    <w:rsid w:val="00C449B2"/>
    <w:rsid w:val="00C464F5"/>
    <w:rsid w:val="00C46573"/>
    <w:rsid w:val="00C4766E"/>
    <w:rsid w:val="00C51CD3"/>
    <w:rsid w:val="00C54588"/>
    <w:rsid w:val="00C549D6"/>
    <w:rsid w:val="00C54E7D"/>
    <w:rsid w:val="00C558A7"/>
    <w:rsid w:val="00C56D68"/>
    <w:rsid w:val="00C605C0"/>
    <w:rsid w:val="00C60708"/>
    <w:rsid w:val="00C619A6"/>
    <w:rsid w:val="00C62BA5"/>
    <w:rsid w:val="00C64987"/>
    <w:rsid w:val="00C66664"/>
    <w:rsid w:val="00C6762C"/>
    <w:rsid w:val="00C67AA3"/>
    <w:rsid w:val="00C67BCE"/>
    <w:rsid w:val="00C67F02"/>
    <w:rsid w:val="00C73BAF"/>
    <w:rsid w:val="00C741C3"/>
    <w:rsid w:val="00C74D36"/>
    <w:rsid w:val="00C75C24"/>
    <w:rsid w:val="00C76CBD"/>
    <w:rsid w:val="00C7712B"/>
    <w:rsid w:val="00C807D0"/>
    <w:rsid w:val="00C81747"/>
    <w:rsid w:val="00C82710"/>
    <w:rsid w:val="00C874E5"/>
    <w:rsid w:val="00C87E44"/>
    <w:rsid w:val="00C9068F"/>
    <w:rsid w:val="00C909DD"/>
    <w:rsid w:val="00C91A5B"/>
    <w:rsid w:val="00C925A5"/>
    <w:rsid w:val="00C93A1C"/>
    <w:rsid w:val="00C9481C"/>
    <w:rsid w:val="00C94BA0"/>
    <w:rsid w:val="00C95157"/>
    <w:rsid w:val="00C9641D"/>
    <w:rsid w:val="00C97914"/>
    <w:rsid w:val="00C97C22"/>
    <w:rsid w:val="00CA3BC3"/>
    <w:rsid w:val="00CA4157"/>
    <w:rsid w:val="00CA635C"/>
    <w:rsid w:val="00CB0C63"/>
    <w:rsid w:val="00CB2213"/>
    <w:rsid w:val="00CB311B"/>
    <w:rsid w:val="00CB40B6"/>
    <w:rsid w:val="00CB4F30"/>
    <w:rsid w:val="00CB50E1"/>
    <w:rsid w:val="00CB743F"/>
    <w:rsid w:val="00CC0D7A"/>
    <w:rsid w:val="00CC0FCF"/>
    <w:rsid w:val="00CC1160"/>
    <w:rsid w:val="00CC1DF7"/>
    <w:rsid w:val="00CC51BE"/>
    <w:rsid w:val="00CC66E9"/>
    <w:rsid w:val="00CC6CF8"/>
    <w:rsid w:val="00CC746C"/>
    <w:rsid w:val="00CD0E92"/>
    <w:rsid w:val="00CD20F8"/>
    <w:rsid w:val="00CD2271"/>
    <w:rsid w:val="00CD3E2C"/>
    <w:rsid w:val="00CD4117"/>
    <w:rsid w:val="00CD4334"/>
    <w:rsid w:val="00CD4494"/>
    <w:rsid w:val="00CD76D3"/>
    <w:rsid w:val="00CE3188"/>
    <w:rsid w:val="00CE3908"/>
    <w:rsid w:val="00CE3E1E"/>
    <w:rsid w:val="00CE4044"/>
    <w:rsid w:val="00CE5D37"/>
    <w:rsid w:val="00CE6E4C"/>
    <w:rsid w:val="00CE7F12"/>
    <w:rsid w:val="00CF01E9"/>
    <w:rsid w:val="00CF044C"/>
    <w:rsid w:val="00CF1628"/>
    <w:rsid w:val="00CF2769"/>
    <w:rsid w:val="00CF403D"/>
    <w:rsid w:val="00CF57C2"/>
    <w:rsid w:val="00CF5B01"/>
    <w:rsid w:val="00CF6B6C"/>
    <w:rsid w:val="00CF6D23"/>
    <w:rsid w:val="00D003E9"/>
    <w:rsid w:val="00D00C18"/>
    <w:rsid w:val="00D01203"/>
    <w:rsid w:val="00D01F3C"/>
    <w:rsid w:val="00D025EB"/>
    <w:rsid w:val="00D057E4"/>
    <w:rsid w:val="00D05CE4"/>
    <w:rsid w:val="00D0630C"/>
    <w:rsid w:val="00D11707"/>
    <w:rsid w:val="00D13113"/>
    <w:rsid w:val="00D135A9"/>
    <w:rsid w:val="00D136D0"/>
    <w:rsid w:val="00D138B9"/>
    <w:rsid w:val="00D15CC6"/>
    <w:rsid w:val="00D16E71"/>
    <w:rsid w:val="00D1724B"/>
    <w:rsid w:val="00D21CC8"/>
    <w:rsid w:val="00D21D56"/>
    <w:rsid w:val="00D22CA0"/>
    <w:rsid w:val="00D23012"/>
    <w:rsid w:val="00D24F1C"/>
    <w:rsid w:val="00D26C3A"/>
    <w:rsid w:val="00D30C67"/>
    <w:rsid w:val="00D30FB1"/>
    <w:rsid w:val="00D313F1"/>
    <w:rsid w:val="00D3189B"/>
    <w:rsid w:val="00D32564"/>
    <w:rsid w:val="00D337F1"/>
    <w:rsid w:val="00D35DBC"/>
    <w:rsid w:val="00D35E64"/>
    <w:rsid w:val="00D375DB"/>
    <w:rsid w:val="00D40BB6"/>
    <w:rsid w:val="00D43095"/>
    <w:rsid w:val="00D440F3"/>
    <w:rsid w:val="00D46025"/>
    <w:rsid w:val="00D46A1C"/>
    <w:rsid w:val="00D46A2F"/>
    <w:rsid w:val="00D47CE2"/>
    <w:rsid w:val="00D51FA5"/>
    <w:rsid w:val="00D5322C"/>
    <w:rsid w:val="00D560E1"/>
    <w:rsid w:val="00D566FB"/>
    <w:rsid w:val="00D574C5"/>
    <w:rsid w:val="00D60E5B"/>
    <w:rsid w:val="00D62E01"/>
    <w:rsid w:val="00D63A10"/>
    <w:rsid w:val="00D64713"/>
    <w:rsid w:val="00D7194D"/>
    <w:rsid w:val="00D72393"/>
    <w:rsid w:val="00D74B1E"/>
    <w:rsid w:val="00D755C4"/>
    <w:rsid w:val="00D755FC"/>
    <w:rsid w:val="00D75DA5"/>
    <w:rsid w:val="00D772D5"/>
    <w:rsid w:val="00D77A73"/>
    <w:rsid w:val="00D81DFD"/>
    <w:rsid w:val="00D83883"/>
    <w:rsid w:val="00D8540A"/>
    <w:rsid w:val="00D85CD7"/>
    <w:rsid w:val="00D85FB5"/>
    <w:rsid w:val="00D91911"/>
    <w:rsid w:val="00D9267D"/>
    <w:rsid w:val="00D9301E"/>
    <w:rsid w:val="00D93F5E"/>
    <w:rsid w:val="00D9483E"/>
    <w:rsid w:val="00D956B9"/>
    <w:rsid w:val="00D9577C"/>
    <w:rsid w:val="00D97891"/>
    <w:rsid w:val="00DA1077"/>
    <w:rsid w:val="00DA160C"/>
    <w:rsid w:val="00DA1F6E"/>
    <w:rsid w:val="00DA2A6D"/>
    <w:rsid w:val="00DA5799"/>
    <w:rsid w:val="00DA6297"/>
    <w:rsid w:val="00DB165F"/>
    <w:rsid w:val="00DB1D36"/>
    <w:rsid w:val="00DB2C05"/>
    <w:rsid w:val="00DB2CA7"/>
    <w:rsid w:val="00DB4C44"/>
    <w:rsid w:val="00DB579E"/>
    <w:rsid w:val="00DB5C76"/>
    <w:rsid w:val="00DB72FC"/>
    <w:rsid w:val="00DC18CC"/>
    <w:rsid w:val="00DC3106"/>
    <w:rsid w:val="00DC39A9"/>
    <w:rsid w:val="00DC55E7"/>
    <w:rsid w:val="00DD000B"/>
    <w:rsid w:val="00DD1384"/>
    <w:rsid w:val="00DD1AE8"/>
    <w:rsid w:val="00DD287F"/>
    <w:rsid w:val="00DD298B"/>
    <w:rsid w:val="00DD2D61"/>
    <w:rsid w:val="00DD3D1F"/>
    <w:rsid w:val="00DD4845"/>
    <w:rsid w:val="00DD5569"/>
    <w:rsid w:val="00DD6B80"/>
    <w:rsid w:val="00DE3518"/>
    <w:rsid w:val="00DE3C0C"/>
    <w:rsid w:val="00DE41E2"/>
    <w:rsid w:val="00DE50BE"/>
    <w:rsid w:val="00DE5589"/>
    <w:rsid w:val="00DE62B1"/>
    <w:rsid w:val="00DF0A1E"/>
    <w:rsid w:val="00DF0C03"/>
    <w:rsid w:val="00DF31BB"/>
    <w:rsid w:val="00DF35E5"/>
    <w:rsid w:val="00DF4AB8"/>
    <w:rsid w:val="00DF70B0"/>
    <w:rsid w:val="00E01B60"/>
    <w:rsid w:val="00E0388B"/>
    <w:rsid w:val="00E04671"/>
    <w:rsid w:val="00E0568D"/>
    <w:rsid w:val="00E07125"/>
    <w:rsid w:val="00E10FCC"/>
    <w:rsid w:val="00E12967"/>
    <w:rsid w:val="00E12A96"/>
    <w:rsid w:val="00E12E08"/>
    <w:rsid w:val="00E1431F"/>
    <w:rsid w:val="00E16236"/>
    <w:rsid w:val="00E17DF8"/>
    <w:rsid w:val="00E20B79"/>
    <w:rsid w:val="00E217D8"/>
    <w:rsid w:val="00E241AF"/>
    <w:rsid w:val="00E24A02"/>
    <w:rsid w:val="00E24A28"/>
    <w:rsid w:val="00E26CD7"/>
    <w:rsid w:val="00E273BA"/>
    <w:rsid w:val="00E27478"/>
    <w:rsid w:val="00E30341"/>
    <w:rsid w:val="00E30DA4"/>
    <w:rsid w:val="00E32B5E"/>
    <w:rsid w:val="00E4193B"/>
    <w:rsid w:val="00E42217"/>
    <w:rsid w:val="00E423D7"/>
    <w:rsid w:val="00E445D4"/>
    <w:rsid w:val="00E44FA3"/>
    <w:rsid w:val="00E4575B"/>
    <w:rsid w:val="00E460E9"/>
    <w:rsid w:val="00E4634D"/>
    <w:rsid w:val="00E46563"/>
    <w:rsid w:val="00E5052E"/>
    <w:rsid w:val="00E5276C"/>
    <w:rsid w:val="00E52852"/>
    <w:rsid w:val="00E54886"/>
    <w:rsid w:val="00E54E17"/>
    <w:rsid w:val="00E56B4B"/>
    <w:rsid w:val="00E56B9F"/>
    <w:rsid w:val="00E61525"/>
    <w:rsid w:val="00E61AA3"/>
    <w:rsid w:val="00E61EFD"/>
    <w:rsid w:val="00E630E7"/>
    <w:rsid w:val="00E64D5B"/>
    <w:rsid w:val="00E661AB"/>
    <w:rsid w:val="00E718D7"/>
    <w:rsid w:val="00E7229E"/>
    <w:rsid w:val="00E747BD"/>
    <w:rsid w:val="00E760B3"/>
    <w:rsid w:val="00E76A63"/>
    <w:rsid w:val="00E770BB"/>
    <w:rsid w:val="00E7764D"/>
    <w:rsid w:val="00E77CE0"/>
    <w:rsid w:val="00E77F74"/>
    <w:rsid w:val="00E804F5"/>
    <w:rsid w:val="00E8151B"/>
    <w:rsid w:val="00E818A2"/>
    <w:rsid w:val="00E82CA9"/>
    <w:rsid w:val="00E834FF"/>
    <w:rsid w:val="00E83D4F"/>
    <w:rsid w:val="00E84A0B"/>
    <w:rsid w:val="00E8507D"/>
    <w:rsid w:val="00E85486"/>
    <w:rsid w:val="00E862C4"/>
    <w:rsid w:val="00E8671F"/>
    <w:rsid w:val="00E86E11"/>
    <w:rsid w:val="00E8747F"/>
    <w:rsid w:val="00E87540"/>
    <w:rsid w:val="00E94210"/>
    <w:rsid w:val="00E942FB"/>
    <w:rsid w:val="00E95428"/>
    <w:rsid w:val="00E95590"/>
    <w:rsid w:val="00EA0848"/>
    <w:rsid w:val="00EA28BE"/>
    <w:rsid w:val="00EA4141"/>
    <w:rsid w:val="00EA4859"/>
    <w:rsid w:val="00EA5190"/>
    <w:rsid w:val="00EA589A"/>
    <w:rsid w:val="00EA6F5C"/>
    <w:rsid w:val="00EB0A5E"/>
    <w:rsid w:val="00EB0D6F"/>
    <w:rsid w:val="00EB2A21"/>
    <w:rsid w:val="00EB2EDC"/>
    <w:rsid w:val="00EB5538"/>
    <w:rsid w:val="00EB5F17"/>
    <w:rsid w:val="00EB7557"/>
    <w:rsid w:val="00EC0340"/>
    <w:rsid w:val="00EC0F5D"/>
    <w:rsid w:val="00EC1256"/>
    <w:rsid w:val="00EC1F5C"/>
    <w:rsid w:val="00EC2329"/>
    <w:rsid w:val="00EC240F"/>
    <w:rsid w:val="00EC5ADA"/>
    <w:rsid w:val="00EC68BD"/>
    <w:rsid w:val="00EC6AE0"/>
    <w:rsid w:val="00EC7313"/>
    <w:rsid w:val="00ED0F19"/>
    <w:rsid w:val="00ED1695"/>
    <w:rsid w:val="00ED2C77"/>
    <w:rsid w:val="00ED356F"/>
    <w:rsid w:val="00ED40AB"/>
    <w:rsid w:val="00ED40B5"/>
    <w:rsid w:val="00ED5F7B"/>
    <w:rsid w:val="00ED6EAC"/>
    <w:rsid w:val="00EE053B"/>
    <w:rsid w:val="00EE236F"/>
    <w:rsid w:val="00EE253B"/>
    <w:rsid w:val="00EE2788"/>
    <w:rsid w:val="00EE6D45"/>
    <w:rsid w:val="00EE7602"/>
    <w:rsid w:val="00EF0212"/>
    <w:rsid w:val="00EF1CC0"/>
    <w:rsid w:val="00EF2F3E"/>
    <w:rsid w:val="00EF3130"/>
    <w:rsid w:val="00EF453D"/>
    <w:rsid w:val="00EF5FAC"/>
    <w:rsid w:val="00EF632E"/>
    <w:rsid w:val="00EF77EA"/>
    <w:rsid w:val="00F00C3D"/>
    <w:rsid w:val="00F01A83"/>
    <w:rsid w:val="00F01CD3"/>
    <w:rsid w:val="00F02536"/>
    <w:rsid w:val="00F02C59"/>
    <w:rsid w:val="00F02F2D"/>
    <w:rsid w:val="00F02F65"/>
    <w:rsid w:val="00F04B9E"/>
    <w:rsid w:val="00F071E8"/>
    <w:rsid w:val="00F1304A"/>
    <w:rsid w:val="00F130F9"/>
    <w:rsid w:val="00F1387F"/>
    <w:rsid w:val="00F158DE"/>
    <w:rsid w:val="00F16DB2"/>
    <w:rsid w:val="00F17A1C"/>
    <w:rsid w:val="00F20664"/>
    <w:rsid w:val="00F22F87"/>
    <w:rsid w:val="00F23716"/>
    <w:rsid w:val="00F2624A"/>
    <w:rsid w:val="00F31EA9"/>
    <w:rsid w:val="00F3419F"/>
    <w:rsid w:val="00F365B2"/>
    <w:rsid w:val="00F3684A"/>
    <w:rsid w:val="00F37B59"/>
    <w:rsid w:val="00F40D17"/>
    <w:rsid w:val="00F423C9"/>
    <w:rsid w:val="00F42A80"/>
    <w:rsid w:val="00F42EF0"/>
    <w:rsid w:val="00F431FD"/>
    <w:rsid w:val="00F44088"/>
    <w:rsid w:val="00F44094"/>
    <w:rsid w:val="00F44CCC"/>
    <w:rsid w:val="00F45B6A"/>
    <w:rsid w:val="00F4677E"/>
    <w:rsid w:val="00F4695C"/>
    <w:rsid w:val="00F47265"/>
    <w:rsid w:val="00F5255C"/>
    <w:rsid w:val="00F53016"/>
    <w:rsid w:val="00F53A70"/>
    <w:rsid w:val="00F53B46"/>
    <w:rsid w:val="00F55431"/>
    <w:rsid w:val="00F561A9"/>
    <w:rsid w:val="00F56CEC"/>
    <w:rsid w:val="00F5712B"/>
    <w:rsid w:val="00F604FF"/>
    <w:rsid w:val="00F606FF"/>
    <w:rsid w:val="00F61131"/>
    <w:rsid w:val="00F61281"/>
    <w:rsid w:val="00F618C6"/>
    <w:rsid w:val="00F622F5"/>
    <w:rsid w:val="00F623E8"/>
    <w:rsid w:val="00F62A40"/>
    <w:rsid w:val="00F656A0"/>
    <w:rsid w:val="00F661E5"/>
    <w:rsid w:val="00F67457"/>
    <w:rsid w:val="00F67A93"/>
    <w:rsid w:val="00F7304F"/>
    <w:rsid w:val="00F7425E"/>
    <w:rsid w:val="00F77BEE"/>
    <w:rsid w:val="00F80DDB"/>
    <w:rsid w:val="00F81C45"/>
    <w:rsid w:val="00F81D0B"/>
    <w:rsid w:val="00F82D0C"/>
    <w:rsid w:val="00F8386F"/>
    <w:rsid w:val="00F87D19"/>
    <w:rsid w:val="00F87DA7"/>
    <w:rsid w:val="00F9150F"/>
    <w:rsid w:val="00F9320E"/>
    <w:rsid w:val="00F9484C"/>
    <w:rsid w:val="00F953FF"/>
    <w:rsid w:val="00F9734A"/>
    <w:rsid w:val="00F97A0A"/>
    <w:rsid w:val="00FA0282"/>
    <w:rsid w:val="00FA0517"/>
    <w:rsid w:val="00FA2B0B"/>
    <w:rsid w:val="00FA3ABF"/>
    <w:rsid w:val="00FA5254"/>
    <w:rsid w:val="00FA60E5"/>
    <w:rsid w:val="00FA6ACA"/>
    <w:rsid w:val="00FA6FD9"/>
    <w:rsid w:val="00FB1002"/>
    <w:rsid w:val="00FB1AA5"/>
    <w:rsid w:val="00FB2F51"/>
    <w:rsid w:val="00FB5038"/>
    <w:rsid w:val="00FB50D3"/>
    <w:rsid w:val="00FB61E6"/>
    <w:rsid w:val="00FB63CF"/>
    <w:rsid w:val="00FB6F88"/>
    <w:rsid w:val="00FB7901"/>
    <w:rsid w:val="00FB7CA3"/>
    <w:rsid w:val="00FC00D8"/>
    <w:rsid w:val="00FC02FC"/>
    <w:rsid w:val="00FC0330"/>
    <w:rsid w:val="00FC25E1"/>
    <w:rsid w:val="00FC3479"/>
    <w:rsid w:val="00FC4B84"/>
    <w:rsid w:val="00FC4D1D"/>
    <w:rsid w:val="00FC5DD5"/>
    <w:rsid w:val="00FC5E4A"/>
    <w:rsid w:val="00FC6173"/>
    <w:rsid w:val="00FC635E"/>
    <w:rsid w:val="00FD13E5"/>
    <w:rsid w:val="00FD1827"/>
    <w:rsid w:val="00FD421D"/>
    <w:rsid w:val="00FD7230"/>
    <w:rsid w:val="00FE212B"/>
    <w:rsid w:val="00FE3F83"/>
    <w:rsid w:val="00FE52A1"/>
    <w:rsid w:val="00FE7872"/>
    <w:rsid w:val="00FF0C6E"/>
    <w:rsid w:val="00FF1CED"/>
    <w:rsid w:val="00FF2679"/>
    <w:rsid w:val="00FF4D33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7E7"/>
    <w:pPr>
      <w:widowControl w:val="0"/>
      <w:jc w:val="both"/>
    </w:pPr>
    <w:rPr>
      <w:rFonts w:ascii="黑体" w:eastAsia="黑体"/>
      <w:sz w:val="144"/>
      <w:szCs w:val="1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77A20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F403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C027F"/>
    <w:rPr>
      <w:rFonts w:ascii="黑体" w:eastAsia="黑体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1226</TotalTime>
  <Pages>18</Pages>
  <Words>2447</Words>
  <Characters>13950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西安体育学院2010-2011学年第2学期开设选修课任务表</dc:title>
  <dc:subject/>
  <dc:creator>宝毛</dc:creator>
  <cp:keywords/>
  <dc:description/>
  <cp:lastModifiedBy>User</cp:lastModifiedBy>
  <cp:revision>156</cp:revision>
  <cp:lastPrinted>2015-06-09T07:41:00Z</cp:lastPrinted>
  <dcterms:created xsi:type="dcterms:W3CDTF">2015-06-09T07:40:00Z</dcterms:created>
  <dcterms:modified xsi:type="dcterms:W3CDTF">2015-12-01T07:40:00Z</dcterms:modified>
</cp:coreProperties>
</file>